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ink/ink15.xml" ContentType="application/inkml+xml"/>
  <Override PartName="/word/ink/ink16.xml" ContentType="application/inkml+xml"/>
  <Override PartName="/word/ink/ink17.xml" ContentType="application/inkml+xml"/>
  <Override PartName="/word/ink/ink18.xml" ContentType="application/inkml+xml"/>
  <Override PartName="/word/ink/ink19.xml" ContentType="application/inkml+xml"/>
  <Override PartName="/word/ink/ink20.xml" ContentType="application/inkml+xml"/>
  <Override PartName="/word/ink/ink21.xml" ContentType="application/inkml+xml"/>
  <Override PartName="/word/ink/ink22.xml" ContentType="application/inkml+xml"/>
  <Override PartName="/word/ink/ink23.xml" ContentType="application/inkml+xml"/>
  <Override PartName="/word/ink/ink24.xml" ContentType="application/inkml+xml"/>
  <Override PartName="/word/ink/ink25.xml" ContentType="application/inkml+xml"/>
  <Override PartName="/word/ink/ink26.xml" ContentType="application/inkml+xml"/>
  <Override PartName="/word/ink/ink27.xml" ContentType="application/inkml+xml"/>
  <Override PartName="/word/ink/ink28.xml" ContentType="application/inkml+xml"/>
  <Override PartName="/word/ink/ink29.xml" ContentType="application/inkml+xml"/>
  <Override PartName="/word/ink/ink30.xml" ContentType="application/inkml+xml"/>
  <Override PartName="/word/ink/ink31.xml" ContentType="application/inkml+xml"/>
  <Override PartName="/word/ink/ink32.xml" ContentType="application/inkml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D00C5A" w14:textId="37A52766" w:rsidR="00093835" w:rsidRDefault="00093835" w:rsidP="00093835">
      <w:pPr>
        <w:pStyle w:val="3berschrift14pt"/>
      </w:pPr>
      <w:bookmarkStart w:id="0" w:name="_Hlk169020812"/>
      <w:bookmarkEnd w:id="0"/>
      <w:r>
        <w:t xml:space="preserve">Praxisaufgabe </w:t>
      </w:r>
      <w:r w:rsidR="00B16702">
        <w:t>5</w:t>
      </w:r>
    </w:p>
    <w:p w14:paraId="1EB952C5" w14:textId="55E5426E" w:rsidR="00352D7D" w:rsidRDefault="002A35B2" w:rsidP="00B25BBC">
      <w:pPr>
        <w:pStyle w:val="2BERSCHRIFT18pt"/>
      </w:pPr>
      <w:r>
        <w:t>Speichertechnologie</w:t>
      </w:r>
      <w:r w:rsidR="002C2591" w:rsidRPr="002C2591">
        <w:t xml:space="preserve"> </w:t>
      </w:r>
    </w:p>
    <w:p w14:paraId="04EBD6B7" w14:textId="77777777" w:rsidR="00B25BBC" w:rsidRDefault="00B25BBC" w:rsidP="00093835">
      <w:pPr>
        <w:pStyle w:val="3berschrift14pt"/>
      </w:pPr>
    </w:p>
    <w:p w14:paraId="161BE156" w14:textId="059B87F5" w:rsidR="001761A3" w:rsidRDefault="001761A3" w:rsidP="001761A3">
      <w:r>
        <w:t xml:space="preserve">Die einfache </w:t>
      </w:r>
      <w:r w:rsidRPr="00AF4D13">
        <w:rPr>
          <w:rStyle w:val="2BERSCHRIFT18ptZchn"/>
        </w:rPr>
        <w:t>Lösungsidee</w:t>
      </w:r>
      <w:r>
        <w:t xml:space="preserve"> ist: </w: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3088" behindDoc="0" locked="0" layoutInCell="1" allowOverlap="1" wp14:anchorId="1B233E81" wp14:editId="4612EF57">
                <wp:simplePos x="0" y="0"/>
                <wp:positionH relativeFrom="margin">
                  <wp:align>left</wp:align>
                </wp:positionH>
                <wp:positionV relativeFrom="paragraph">
                  <wp:posOffset>117475</wp:posOffset>
                </wp:positionV>
                <wp:extent cx="5680710" cy="3175235"/>
                <wp:effectExtent l="19050" t="19050" r="15240" b="44450"/>
                <wp:wrapNone/>
                <wp:docPr id="1289150124" name="Gruppieren 1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80710" cy="3175235"/>
                          <a:chOff x="0" y="0"/>
                          <a:chExt cx="5680710" cy="3175235"/>
                        </a:xfrm>
                      </wpg:grpSpPr>
                      <pic:pic xmlns:pic="http://schemas.openxmlformats.org/drawingml/2006/picture">
                        <pic:nvPicPr>
                          <pic:cNvPr id="2068104365" name="Grafik 1" descr="Ein Bild, das Text, Screenshot, Rechteck, Flashspeicher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09010" y="0"/>
                            <a:ext cx="1479550" cy="104648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027433" name="Grafik 1" descr="Ein Bild, das Diagramm, Entwurf, Origami, Muster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640580" y="1520190"/>
                            <a:ext cx="1040130" cy="124904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21516070" name="Grafik 1" descr="Ein Bild, das Text, Entwurf, Diagramm, Rechteck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520190"/>
                            <a:ext cx="629920" cy="75946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78752940" name="Grafik 1" descr="Ein Bild, das Entwurf, Design, Darstellung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85950" y="1291590"/>
                            <a:ext cx="756920" cy="175768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54812840" name="Grafik 1" descr="Ein Bild, das Diagramm, Reihe, Schrift, Rechteck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86100" y="1485900"/>
                            <a:ext cx="407035" cy="27051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pic:spPr>
                      </pic:pic>
                      <w14:contentPart bwMode="auto" r:id="rId17">
                        <w14:nvContentPartPr>
                          <w14:cNvPr id="1741449377" name="Freihand 153"/>
                          <w14:cNvContentPartPr/>
                        </w14:nvContentPartPr>
                        <w14:xfrm>
                          <a:off x="198755" y="92710"/>
                          <a:ext cx="5337800" cy="3082525"/>
                        </w14:xfrm>
                      </w14:contentPart>
                    </wpg:wgp>
                  </a:graphicData>
                </a:graphic>
              </wp:anchor>
            </w:drawing>
          </mc:Choice>
          <mc:Fallback>
            <w:pict>
              <v:group w14:anchorId="5580F04C" id="Gruppieren 154" o:spid="_x0000_s1026" style="position:absolute;margin-left:0;margin-top:9.25pt;width:447.3pt;height:250pt;z-index:251673088;mso-position-horizontal:left;mso-position-horizontal-relative:margin" coordsize="56807,31752" o:gfxdata="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alt="Ein Bild, das Text, Screenshot, Rechteck, Flashspeicher enthält.&#10;&#10;Automatisch generierte Beschreibung" style="position:absolute;left:35090;width:14795;height:10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" stroked="t" strokecolor="gray [1629]">
                  <v:imagedata r:id="rId18" o:title="Ein Bild, das Text, Screenshot, Rechteck, Flashspeicher enthält"/>
                  <v:path arrowok="t"/>
                </v:shape>
                <v:shape id="Grafik 1" o:spid="_x0000_s1028" type="#_x0000_t75" alt="Ein Bild, das Diagramm, Entwurf, Origami, Muster enthält.&#10;&#10;Automatisch generierte Beschreibung" style="position:absolute;left:46405;top:15201;width:10402;height:124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" stroked="t" strokecolor="gray [1629]">
                  <v:imagedata r:id="rId19" o:title="Ein Bild, das Diagramm, Entwurf, Origami, Muster enthält"/>
                  <v:path arrowok="t"/>
                </v:shape>
                <v:shape id="Grafik 1" o:spid="_x0000_s1029" type="#_x0000_t75" alt="Ein Bild, das Text, Entwurf, Diagramm, Rechteck enthält.&#10;&#10;Automatisch generierte Beschreibung" style="position:absolute;top:15201;width:6299;height:75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" stroked="t" strokecolor="gray [1629]">
                  <v:imagedata r:id="rId20" o:title="Ein Bild, das Text, Entwurf, Diagramm, Rechteck enthält"/>
                  <v:path arrowok="t"/>
                </v:shape>
                <v:shape id="Grafik 1" o:spid="_x0000_s1030" type="#_x0000_t75" alt="Ein Bild, das Entwurf, Design, Darstellung enthält.&#10;&#10;Automatisch generierte Beschreibung" style="position:absolute;left:18859;top:12915;width:7569;height:175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" stroked="t" strokecolor="gray [1629]">
                  <v:imagedata r:id="rId21" o:title="Ein Bild, das Entwurf, Design, Darstellung enthält"/>
                  <v:path arrowok="t"/>
                </v:shape>
                <v:shape id="Grafik 1" o:spid="_x0000_s1031" type="#_x0000_t75" alt="Ein Bild, das Diagramm, Reihe, Schrift, Rechteck enthält.&#10;&#10;Automatisch generierte Beschreibung" style="position:absolute;left:30861;top:14859;width:4070;height:27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" stroked="t" strokecolor="gray [1629]">
                  <v:imagedata r:id="rId22" o:title="Ein Bild, das Diagramm, Reihe, Schrift, Rechteck enthält"/>
                  <v:path arrowok="t"/>
                </v:shape>
                <v:shape id="Freihand 153" o:spid="_x0000_s1032" type="#_x0000_t75" style="position:absolute;left:1897;top:837;width:53554;height:31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">
                  <v:imagedata r:id="rId23" o:title=""/>
                </v:shape>
                <w10:wrap anchorx="margin"/>
              </v:group>
            </w:pict>
          </mc:Fallback>
        </mc:AlternateContent>
      </w:r>
    </w:p>
    <w:p w14:paraId="46A070A4" w14:textId="77777777" w:rsidR="001761A3" w:rsidRDefault="001761A3" w:rsidP="001761A3"/>
    <w:p w14:paraId="140E1999" w14:textId="77777777" w:rsidR="001761A3" w:rsidRDefault="001761A3" w:rsidP="001761A3"/>
    <w:p w14:paraId="7BF8CA23" w14:textId="77777777" w:rsidR="001761A3" w:rsidRDefault="001761A3" w:rsidP="001761A3"/>
    <w:p w14:paraId="126F8C77" w14:textId="77777777" w:rsidR="001761A3" w:rsidRDefault="001761A3" w:rsidP="001761A3"/>
    <w:p w14:paraId="5C6C6C7F" w14:textId="77777777" w:rsidR="001761A3" w:rsidRDefault="001761A3" w:rsidP="001761A3"/>
    <w:p w14:paraId="468B37FA" w14:textId="77777777" w:rsidR="001761A3" w:rsidRDefault="001761A3" w:rsidP="001761A3"/>
    <w:p w14:paraId="65EF449D" w14:textId="77777777" w:rsidR="001761A3" w:rsidRDefault="001761A3" w:rsidP="001761A3"/>
    <w:p w14:paraId="2728303A" w14:textId="77777777" w:rsidR="001761A3" w:rsidRDefault="001761A3" w:rsidP="001761A3"/>
    <w:p w14:paraId="4BCED7D8" w14:textId="77777777" w:rsidR="001761A3" w:rsidRDefault="001761A3" w:rsidP="001761A3"/>
    <w:p w14:paraId="593B4AD7" w14:textId="77777777" w:rsidR="001761A3" w:rsidRDefault="001761A3" w:rsidP="001761A3"/>
    <w:p w14:paraId="52B2FDFC" w14:textId="77777777" w:rsidR="001761A3" w:rsidRDefault="001761A3" w:rsidP="001761A3"/>
    <w:p w14:paraId="37C68B42" w14:textId="77777777" w:rsidR="001761A3" w:rsidRDefault="001761A3" w:rsidP="001761A3">
      <w:r>
        <w:t>Zusatz (nicht nötig in den zwei Tagen!)</w:t>
      </w:r>
    </w:p>
    <w:p w14:paraId="56D92D3B" w14:textId="77777777" w:rsidR="001761A3" w:rsidRDefault="001761A3" w:rsidP="001761A3">
      <w:r>
        <w:t>Eine vollständige Anlage würde noch den Heizkreis, einige Armaturen und den Trinkwasseranschluss benötigen: (Dies kann später im Lernfeld 14 und 15 weiterentwickelt werden)</w:t>
      </w:r>
    </w:p>
    <w:p w14:paraId="64A90A7F" w14:textId="77777777" w:rsidR="001761A3" w:rsidRDefault="001761A3" w:rsidP="001761A3">
      <w:r>
        <w:rPr>
          <w:noProof/>
        </w:rPr>
        <mc:AlternateContent>
          <mc:Choice Requires="wpg">
            <w:drawing>
              <wp:anchor distT="0" distB="0" distL="114300" distR="114300" simplePos="0" relativeHeight="251674112" behindDoc="0" locked="0" layoutInCell="1" allowOverlap="1" wp14:anchorId="4BE89694" wp14:editId="34E594AB">
                <wp:simplePos x="0" y="0"/>
                <wp:positionH relativeFrom="column">
                  <wp:posOffset>-262255</wp:posOffset>
                </wp:positionH>
                <wp:positionV relativeFrom="paragraph">
                  <wp:posOffset>282752</wp:posOffset>
                </wp:positionV>
                <wp:extent cx="5603676" cy="3082680"/>
                <wp:effectExtent l="57150" t="38100" r="0" b="41910"/>
                <wp:wrapNone/>
                <wp:docPr id="1141557260" name="Gruppieren 4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3676" cy="3082680"/>
                          <a:chOff x="0" y="0"/>
                          <a:chExt cx="5603676" cy="3082680"/>
                        </a:xfrm>
                      </wpg:grpSpPr>
                      <wpg:grpSp>
                        <wpg:cNvPr id="1059930089" name="Gruppieren 154"/>
                        <wpg:cNvGrpSpPr/>
                        <wpg:grpSpPr>
                          <a:xfrm>
                            <a:off x="465396" y="0"/>
                            <a:ext cx="5138280" cy="3082680"/>
                            <a:chOff x="0" y="0"/>
                            <a:chExt cx="5680710" cy="3175390"/>
                          </a:xfrm>
                        </wpg:grpSpPr>
                        <pic:pic xmlns:pic="http://schemas.openxmlformats.org/drawingml/2006/picture">
                          <pic:nvPicPr>
                            <pic:cNvPr id="1429782439" name="Grafik 1" descr="Ein Bild, das Text, Screenshot, Rechteck, Flashspeicher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509010" y="0"/>
                              <a:ext cx="1479550" cy="104648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00039954" name="Grafik 1" descr="Ein Bild, das Diagramm, Entwurf, Origami, Muster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640580" y="1520190"/>
                              <a:ext cx="1040130" cy="124904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74774353" name="Grafik 1" descr="Ein Bild, das Text, Entwurf, Diagramm, Rechteck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520190"/>
                              <a:ext cx="629920" cy="7594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32865735" name="Grafik 1" descr="Ein Bild, das Entwurf, Design, Darstellung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885950" y="1291590"/>
                              <a:ext cx="756920" cy="175768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54902575" name="Grafik 1" descr="Ein Bild, das Diagramm, Reihe, Schrift, Rechteck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86100" y="1485900"/>
                              <a:ext cx="407035" cy="270510"/>
                            </a:xfrm>
                            <a:prstGeom prst="rect">
                              <a:avLst/>
                            </a:prstGeom>
                          </pic:spPr>
                        </pic:pic>
                        <w14:contentPart bwMode="auto" r:id="rId25">
                          <w14:nvContentPartPr>
                            <w14:cNvPr id="235825352" name="Freihand 153"/>
                            <w14:cNvContentPartPr/>
                          </w14:nvContentPartPr>
                          <w14:xfrm>
                            <a:off x="398195" y="92710"/>
                            <a:ext cx="5138280" cy="3082680"/>
                          </w14:xfrm>
                        </w14:contentPart>
                      </wpg:grpSp>
                      <w14:contentPart bwMode="auto" r:id="rId26">
                        <w14:nvContentPartPr>
                          <w14:cNvPr id="1206156452" name="Freihand 159"/>
                          <w14:cNvContentPartPr/>
                        </w14:nvContentPartPr>
                        <w14:xfrm>
                          <a:off x="0" y="2819858"/>
                          <a:ext cx="123235" cy="70920"/>
                        </w14:xfrm>
                      </w14:contentPart>
                      <w14:contentPart bwMode="auto" r:id="rId27">
                        <w14:nvContentPartPr>
                          <w14:cNvPr id="1783478402" name="Freihand 215"/>
                          <w14:cNvContentPartPr/>
                        </w14:nvContentPartPr>
                        <w14:xfrm>
                          <a:off x="114935" y="2741118"/>
                          <a:ext cx="1256825" cy="216535"/>
                        </w14:xfrm>
                      </w14:contentPart>
                      <w14:contentPart bwMode="auto" r:id="rId28">
                        <w14:nvContentPartPr>
                          <w14:cNvPr id="206701049" name="Freihand 216"/>
                          <w14:cNvContentPartPr/>
                        </w14:nvContentPartPr>
                        <w14:xfrm>
                          <a:off x="1352550" y="2621738"/>
                          <a:ext cx="80280" cy="232560"/>
                        </w14:xfrm>
                      </w14:contentPart>
                      <w14:contentPart bwMode="auto" r:id="rId29">
                        <w14:nvContentPartPr>
                          <w14:cNvPr id="768487674" name="Freihand 217"/>
                          <w14:cNvContentPartPr/>
                        </w14:nvContentPartPr>
                        <w14:xfrm>
                          <a:off x="1367790" y="2596973"/>
                          <a:ext cx="124920" cy="32760"/>
                        </w14:xfrm>
                      </w14:contentPart>
                      <w14:contentPart bwMode="auto" r:id="rId30">
                        <w14:nvContentPartPr>
                          <w14:cNvPr id="144300458" name="Freihand 241"/>
                          <w14:cNvContentPartPr/>
                        </w14:nvContentPartPr>
                        <w14:xfrm>
                          <a:off x="1422400" y="2725878"/>
                          <a:ext cx="521870" cy="172085"/>
                        </w14:xfrm>
                      </w14:contentPart>
                      <w14:contentPart bwMode="auto" r:id="rId31">
                        <w14:nvContentPartPr>
                          <w14:cNvPr id="863897903" name="Freihand 242"/>
                          <w14:cNvContentPartPr/>
                        </w14:nvContentPartPr>
                        <w14:xfrm>
                          <a:off x="1935480" y="2016583"/>
                          <a:ext cx="22680" cy="781200"/>
                        </w14:xfrm>
                      </w14:contentPart>
                      <w14:contentPart bwMode="auto" r:id="rId32">
                        <w14:nvContentPartPr>
                          <w14:cNvPr id="1426629518" name="Freihand 243"/>
                          <w14:cNvContentPartPr/>
                        </w14:nvContentPartPr>
                        <w14:xfrm>
                          <a:off x="1943100" y="1624153"/>
                          <a:ext cx="13680" cy="280080"/>
                        </w14:xfrm>
                      </w14:contentPart>
                      <w14:contentPart bwMode="auto" r:id="rId33">
                        <w14:nvContentPartPr>
                          <w14:cNvPr id="1538651421" name="Freihand 251"/>
                          <w14:cNvContentPartPr/>
                        </w14:nvContentPartPr>
                        <w14:xfrm>
                          <a:off x="1987550" y="1604468"/>
                          <a:ext cx="8280" cy="295920"/>
                        </w14:xfrm>
                      </w14:contentPart>
                      <w14:contentPart bwMode="auto" r:id="rId34">
                        <w14:nvContentPartPr>
                          <w14:cNvPr id="1892037659" name="Freihand 253"/>
                          <w14:cNvContentPartPr/>
                        </w14:nvContentPartPr>
                        <w14:xfrm>
                          <a:off x="1864360" y="1138378"/>
                          <a:ext cx="139700" cy="386715"/>
                        </w14:xfrm>
                      </w14:contentPart>
                      <w14:contentPart bwMode="auto" r:id="rId35">
                        <w14:nvContentPartPr>
                          <w14:cNvPr id="1029133330" name="Freihand 255"/>
                          <w14:cNvContentPartPr/>
                        </w14:nvContentPartPr>
                        <w14:xfrm>
                          <a:off x="1996440" y="1946733"/>
                          <a:ext cx="221615" cy="723900"/>
                        </w14:xfrm>
                      </w14:contentPart>
                      <w14:contentPart bwMode="auto" r:id="rId36">
                        <w14:nvContentPartPr>
                          <w14:cNvPr id="1024099510" name="Freihand 268"/>
                          <w14:cNvContentPartPr/>
                        </w14:nvContentPartPr>
                        <w14:xfrm>
                          <a:off x="2062480" y="80468"/>
                          <a:ext cx="321945" cy="426720"/>
                        </w14:xfrm>
                      </w14:contentPart>
                      <w14:contentPart bwMode="auto" r:id="rId37">
                        <w14:nvContentPartPr>
                          <w14:cNvPr id="1666720595" name="Freihand 300"/>
                          <w14:cNvContentPartPr/>
                        </w14:nvContentPartPr>
                        <w14:xfrm>
                          <a:off x="349250" y="16333"/>
                          <a:ext cx="721995" cy="535305"/>
                        </w14:xfrm>
                      </w14:contentPart>
                      <w14:contentPart bwMode="auto" r:id="rId38">
                        <w14:nvContentPartPr>
                          <w14:cNvPr id="305470962" name="Freihand 308"/>
                          <w14:cNvContentPartPr/>
                        </w14:nvContentPartPr>
                        <w14:xfrm>
                          <a:off x="1067435" y="402413"/>
                          <a:ext cx="172700" cy="130035"/>
                        </w14:xfrm>
                      </w14:contentPart>
                      <w14:contentPart bwMode="auto" r:id="rId39">
                        <w14:nvContentPartPr>
                          <w14:cNvPr id="13769961" name="Freihand 320"/>
                          <w14:cNvContentPartPr/>
                        </w14:nvContentPartPr>
                        <w14:xfrm>
                          <a:off x="1249045" y="1855928"/>
                          <a:ext cx="16920" cy="300960"/>
                        </w14:xfrm>
                      </w14:contentPart>
                      <w14:contentPart bwMode="auto" r:id="rId40">
                        <w14:nvContentPartPr>
                          <w14:cNvPr id="942937672" name="Freihand 322"/>
                          <w14:cNvContentPartPr/>
                        </w14:nvContentPartPr>
                        <w14:xfrm>
                          <a:off x="1175385" y="1413968"/>
                          <a:ext cx="135360" cy="364645"/>
                        </w14:xfrm>
                      </w14:contentPart>
                      <w14:contentPart bwMode="auto" r:id="rId41">
                        <w14:nvContentPartPr>
                          <w14:cNvPr id="1660689821" name="Freihand 366"/>
                          <w14:cNvContentPartPr/>
                        </w14:nvContentPartPr>
                        <w14:xfrm>
                          <a:off x="661670" y="1514933"/>
                          <a:ext cx="1090250" cy="1155700"/>
                        </w14:xfrm>
                      </w14:contentPart>
                      <w14:contentPart bwMode="auto" r:id="rId42">
                        <w14:nvContentPartPr>
                          <w14:cNvPr id="1205613742" name="Freihand 367"/>
                          <w14:cNvContentPartPr/>
                        </w14:nvContentPartPr>
                        <w14:xfrm>
                          <a:off x="1872615" y="1511123"/>
                          <a:ext cx="340920" cy="16560"/>
                        </w14:xfrm>
                      </w14:contentPart>
                      <w14:contentPart bwMode="auto" r:id="rId43">
                        <w14:nvContentPartPr>
                          <w14:cNvPr id="1454674777" name="Freihand 368"/>
                          <w14:cNvContentPartPr/>
                        </w14:nvContentPartPr>
                        <w14:xfrm>
                          <a:off x="1077595" y="2156283"/>
                          <a:ext cx="7560" cy="31320"/>
                        </w14:xfrm>
                      </w14:contentPart>
                      <w14:contentPart bwMode="auto" r:id="rId44">
                        <w14:nvContentPartPr>
                          <w14:cNvPr id="764332967" name="Freihand 380"/>
                          <w14:cNvContentPartPr/>
                        </w14:nvContentPartPr>
                        <w14:xfrm>
                          <a:off x="817880" y="220168"/>
                          <a:ext cx="299720" cy="1378585"/>
                        </w14:xfrm>
                      </w14:contentPart>
                      <w14:contentPart bwMode="auto" r:id="rId45">
                        <w14:nvContentPartPr>
                          <w14:cNvPr id="1065937636" name="Freihand 387"/>
                          <w14:cNvContentPartPr/>
                        </w14:nvContentPartPr>
                        <w14:xfrm>
                          <a:off x="1233805" y="622758"/>
                          <a:ext cx="193990" cy="695315"/>
                        </w14:xfrm>
                      </w14:contentPart>
                      <w14:contentPart bwMode="auto" r:id="rId46">
                        <w14:nvContentPartPr>
                          <w14:cNvPr id="193262418" name="Freihand 392"/>
                          <w14:cNvContentPartPr/>
                        </w14:nvContentPartPr>
                        <w14:xfrm>
                          <a:off x="340360" y="1900378"/>
                          <a:ext cx="144350" cy="64770"/>
                        </w14:xfrm>
                      </w14:contentPart>
                      <w14:contentPart bwMode="auto" r:id="rId47">
                        <w14:nvContentPartPr>
                          <w14:cNvPr id="209337865" name="Freihand 425"/>
                          <w14:cNvContentPartPr/>
                        </w14:nvContentPartPr>
                        <w14:xfrm>
                          <a:off x="109855" y="1374598"/>
                          <a:ext cx="704215" cy="324260"/>
                        </w14:xfrm>
                      </w14:contentPart>
                      <w14:contentPart bwMode="auto" r:id="rId48">
                        <w14:nvContentPartPr>
                          <w14:cNvPr id="1953076739" name="Freihand 430"/>
                          <w14:cNvContentPartPr/>
                        </w14:nvContentPartPr>
                        <w14:xfrm>
                          <a:off x="1237615" y="2163903"/>
                          <a:ext cx="63500" cy="137565"/>
                        </w14:xfrm>
                      </w14:contentPart>
                      <w14:contentPart bwMode="auto" r:id="rId49">
                        <w14:nvContentPartPr>
                          <w14:cNvPr id="301918496" name="Freihand 431"/>
                          <w14:cNvContentPartPr/>
                        </w14:nvContentPartPr>
                        <w14:xfrm>
                          <a:off x="1354455" y="2178508"/>
                          <a:ext cx="100080" cy="42480"/>
                        </w14:xfrm>
                      </w14:contentPart>
                      <w14:contentPart bwMode="auto" r:id="rId50">
                        <w14:nvContentPartPr>
                          <w14:cNvPr id="698211600" name="Freihand 432"/>
                          <w14:cNvContentPartPr/>
                        </w14:nvContentPartPr>
                        <w14:xfrm>
                          <a:off x="1400175" y="1278078"/>
                          <a:ext cx="34200" cy="908280"/>
                        </w14:xfrm>
                      </w14:contentPart>
                      <w14:contentPart bwMode="auto" r:id="rId51">
                        <w14:nvContentPartPr>
                          <w14:cNvPr id="133730250" name="Freihand 435"/>
                          <w14:cNvContentPartPr/>
                        </w14:nvContentPartPr>
                        <w14:xfrm>
                          <a:off x="1425575" y="25223"/>
                          <a:ext cx="1079500" cy="1259205"/>
                        </w14:xfrm>
                      </w14:contentPart>
                      <w14:contentPart bwMode="auto" r:id="rId52">
                        <w14:nvContentPartPr>
                          <w14:cNvPr id="68662866" name="Freihand 436"/>
                          <w14:cNvContentPartPr/>
                        </w14:nvContentPartPr>
                        <w14:xfrm>
                          <a:off x="1866900" y="25858"/>
                          <a:ext cx="243000" cy="80280"/>
                        </w14:xfrm>
                      </w14:contentPart>
                      <w14:contentPart bwMode="auto" r:id="rId53">
                        <w14:nvContentPartPr>
                          <w14:cNvPr id="1018232984" name="Freihand 441"/>
                          <w14:cNvContentPartPr/>
                        </w14:nvContentPartPr>
                        <w14:xfrm>
                          <a:off x="1863090" y="51258"/>
                          <a:ext cx="225600" cy="943655"/>
                        </w14:xfrm>
                      </w14:contentPart>
                      <w14:contentPart bwMode="auto" r:id="rId54">
                        <w14:nvContentPartPr>
                          <w14:cNvPr id="1935940921" name="Freihand 442"/>
                          <w14:cNvContentPartPr/>
                        </w14:nvContentPartPr>
                        <w14:xfrm>
                          <a:off x="2054225" y="972643"/>
                          <a:ext cx="61560" cy="14760"/>
                        </w14:xfrm>
                      </w14:contentPart>
                      <w14:contentPart bwMode="auto" r:id="rId55">
                        <w14:nvContentPartPr>
                          <w14:cNvPr id="52789011" name="Freihand 443"/>
                          <w14:cNvContentPartPr/>
                        </w14:nvContentPartPr>
                        <w14:xfrm>
                          <a:off x="2110105" y="976453"/>
                          <a:ext cx="115920" cy="976680"/>
                        </w14:xfrm>
                      </w14:contentPart>
                    </wpg:wgp>
                  </a:graphicData>
                </a:graphic>
              </wp:anchor>
            </w:drawing>
          </mc:Choice>
          <mc:Fallback>
            <w:pict>
              <v:group w14:anchorId="52FFDC8D" id="Gruppieren 444" o:spid="_x0000_s1026" style="position:absolute;margin-left:-20.65pt;margin-top:22.25pt;width:441.25pt;height:242.75pt;z-index:251674112" coordsize="56036,30826" o:gfxdata="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">
                <v:group id="Gruppieren 154" o:spid="_x0000_s1027" style="position:absolute;left:4653;width:51383;height:30826" coordsize="56807,317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">
                  <v:shape id="Grafik 1" o:spid="_x0000_s1028" type="#_x0000_t75" alt="Ein Bild, das Text, Screenshot, Rechteck, Flashspeicher enthält.&#10;&#10;Automatisch generierte Beschreibung" style="position:absolute;left:35090;width:14795;height:10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">
                    <v:imagedata r:id="rId56" o:title="Ein Bild, das Text, Screenshot, Rechteck, Flashspeicher enthält"/>
                  </v:shape>
                  <v:shape id="Grafik 1" o:spid="_x0000_s1029" type="#_x0000_t75" alt="Ein Bild, das Diagramm, Entwurf, Origami, Muster enthält.&#10;&#10;Automatisch generierte Beschreibung" style="position:absolute;left:46405;top:15201;width:10402;height:124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">
                    <v:imagedata r:id="rId19" o:title="Ein Bild, das Diagramm, Entwurf, Origami, Muster enthält"/>
                  </v:shape>
                  <v:shape id="Grafik 1" o:spid="_x0000_s1030" type="#_x0000_t75" alt="Ein Bild, das Text, Entwurf, Diagramm, Rechteck enthält.&#10;&#10;Automatisch generierte Beschreibung" style="position:absolute;top:15201;width:6299;height:75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">
                    <v:imagedata r:id="rId20" o:title="Ein Bild, das Text, Entwurf, Diagramm, Rechteck enthält"/>
                  </v:shape>
                  <v:shape id="Grafik 1" o:spid="_x0000_s1031" type="#_x0000_t75" alt="Ein Bild, das Entwurf, Design, Darstellung enthält.&#10;&#10;Automatisch generierte Beschreibung" style="position:absolute;left:18859;top:12915;width:7569;height:175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">
                    <v:imagedata r:id="rId21" o:title="Ein Bild, das Entwurf, Design, Darstellung enthält"/>
                  </v:shape>
                  <v:shape id="Grafik 1" o:spid="_x0000_s1032" type="#_x0000_t75" alt="Ein Bild, das Diagramm, Reihe, Schrift, Rechteck enthält.&#10;&#10;Automatisch generierte Beschreibung" style="position:absolute;left:30861;top:14859;width:4070;height:27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">
                    <v:imagedata r:id="rId22" o:title="Ein Bild, das Diagramm, Reihe, Schrift, Rechteck enthält"/>
                  </v:shape>
                  <v:shape id="Freihand 153" o:spid="_x0000_s1033" type="#_x0000_t75" style="position:absolute;left:3882;top:834;width:51578;height:310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">
                    <v:imagedata r:id="rId57" o:title=""/>
                  </v:shape>
                </v:group>
                <v:shape id="Freihand 159" o:spid="_x0000_s1034" type="#_x0000_t75" style="position:absolute;left:-90;top:28109;width:1408;height:8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">
                  <v:imagedata r:id="rId58" o:title=""/>
                </v:shape>
                <v:shape id="Freihand 215" o:spid="_x0000_s1035" type="#_x0000_t75" style="position:absolute;left:1059;top:27321;width:12745;height:2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">
                  <v:imagedata r:id="rId59" o:title=""/>
                </v:shape>
                <v:shape id="Freihand 216" o:spid="_x0000_s1036" type="#_x0000_t75" style="position:absolute;left:13435;top:26127;width:979;height:25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">
                  <v:imagedata r:id="rId60" o:title=""/>
                </v:shape>
                <v:shape id="Freihand 217" o:spid="_x0000_s1037" type="#_x0000_t75" style="position:absolute;left:13587;top:25879;width:1426;height:5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">
                  <v:imagedata r:id="rId61" o:title=""/>
                </v:shape>
                <v:shape id="Freihand 241" o:spid="_x0000_s1038" type="#_x0000_t75" style="position:absolute;left:14134;top:27168;width:5395;height:18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">
                  <v:imagedata r:id="rId62" o:title=""/>
                </v:shape>
                <v:shape id="Freihand 242" o:spid="_x0000_s1039" type="#_x0000_t75" style="position:absolute;left:19264;top:20075;width:404;height:79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">
                  <v:imagedata r:id="rId63" o:title=""/>
                </v:shape>
                <v:shape id="Freihand 243" o:spid="_x0000_s1040" type="#_x0000_t75" style="position:absolute;left:19341;top:16151;width:313;height:29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">
                  <v:imagedata r:id="rId64" o:title=""/>
                </v:shape>
                <v:shape id="Freihand 251" o:spid="_x0000_s1041" type="#_x0000_t75" style="position:absolute;left:19781;top:15954;width:267;height:31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">
                  <v:imagedata r:id="rId65" o:title=""/>
                </v:shape>
                <v:shape id="Freihand 253" o:spid="_x0000_s1042" type="#_x0000_t75" style="position:absolute;left:18553;top:11294;width:1574;height:40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">
                  <v:imagedata r:id="rId66" o:title=""/>
                </v:shape>
                <v:shape id="Freihand 255" o:spid="_x0000_s1043" type="#_x0000_t75" style="position:absolute;left:19874;top:19377;width:2392;height:7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">
                  <v:imagedata r:id="rId67" o:title=""/>
                </v:shape>
                <v:shape id="Freihand 268" o:spid="_x0000_s1044" type="#_x0000_t75" style="position:absolute;left:20534;top:714;width:3396;height:44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">
                  <v:imagedata r:id="rId68" o:title=""/>
                </v:shape>
                <v:shape id="Freihand 300" o:spid="_x0000_s1045" type="#_x0000_t75" style="position:absolute;left:3402;top:73;width:7396;height:55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">
                  <v:imagedata r:id="rId69" o:title=""/>
                </v:shape>
                <v:shape id="Freihand 308" o:spid="_x0000_s1046" type="#_x0000_t75" style="position:absolute;left:10584;top:3934;width:1903;height:1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">
                  <v:imagedata r:id="rId70" o:title=""/>
                </v:shape>
                <v:shape id="Freihand 320" o:spid="_x0000_s1047" type="#_x0000_t75" style="position:absolute;left:12400;top:18469;width:346;height:31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">
                  <v:imagedata r:id="rId71" o:title=""/>
                </v:shape>
                <v:shape id="Freihand 322" o:spid="_x0000_s1048" type="#_x0000_t75" style="position:absolute;left:11663;top:14049;width:1530;height:38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">
                  <v:imagedata r:id="rId72" o:title=""/>
                </v:shape>
                <v:shape id="Freihand 366" o:spid="_x0000_s1049" type="#_x0000_t75" style="position:absolute;left:6526;top:15059;width:11079;height:117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">
                  <v:imagedata r:id="rId73" o:title=""/>
                </v:shape>
                <v:shape id="Freihand 367" o:spid="_x0000_s1050" type="#_x0000_t75" style="position:absolute;left:18636;top:15021;width:3585;height: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">
                  <v:imagedata r:id="rId74" o:title=""/>
                </v:shape>
                <v:shape id="Freihand 368" o:spid="_x0000_s1051" type="#_x0000_t75" style="position:absolute;left:10685;top:21472;width:252;height:4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">
                  <v:imagedata r:id="rId75" o:title=""/>
                </v:shape>
                <v:shape id="Freihand 380" o:spid="_x0000_s1052" type="#_x0000_t75" style="position:absolute;left:8088;top:2111;width:3174;height:139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">
                  <v:imagedata r:id="rId76" o:title=""/>
                </v:shape>
                <v:shape id="Freihand 387" o:spid="_x0000_s1053" type="#_x0000_t75" style="position:absolute;left:12248;top:6137;width:2116;height:7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">
                  <v:imagedata r:id="rId77" o:title=""/>
                </v:shape>
                <v:shape id="Freihand 392" o:spid="_x0000_s1054" type="#_x0000_t75" style="position:absolute;left:3313;top:18914;width:1620;height:8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">
                  <v:imagedata r:id="rId78" o:title=""/>
                </v:shape>
                <v:shape id="Freihand 425" o:spid="_x0000_s1055" type="#_x0000_t75" style="position:absolute;left:1008;top:13656;width:7219;height:3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">
                  <v:imagedata r:id="rId79" o:title=""/>
                </v:shape>
                <v:shape id="Freihand 430" o:spid="_x0000_s1056" type="#_x0000_t75" style="position:absolute;left:12285;top:21548;width:813;height:1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">
                  <v:imagedata r:id="rId80" o:title=""/>
                </v:shape>
                <v:shape id="Freihand 431" o:spid="_x0000_s1057" type="#_x0000_t75" style="position:absolute;left:13454;top:21695;width:1177;height:6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">
                  <v:imagedata r:id="rId81" o:title=""/>
                </v:shape>
                <v:shape id="Freihand 432" o:spid="_x0000_s1058" type="#_x0000_t75" style="position:absolute;left:13911;top:12690;width:519;height:92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">
                  <v:imagedata r:id="rId82" o:title=""/>
                </v:shape>
                <v:shape id="Freihand 435" o:spid="_x0000_s1059" type="#_x0000_t75" style="position:absolute;left:14165;top:162;width:10972;height:127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">
                  <v:imagedata r:id="rId83" o:title=""/>
                </v:shape>
                <v:shape id="Freihand 436" o:spid="_x0000_s1060" type="#_x0000_t75" style="position:absolute;left:18578;top:168;width:2607;height:9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">
                  <v:imagedata r:id="rId84" o:title=""/>
                </v:shape>
                <v:shape id="Freihand 441" o:spid="_x0000_s1061" type="#_x0000_t75" style="position:absolute;left:18540;top:422;width:2433;height:96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">
                  <v:imagedata r:id="rId85" o:title=""/>
                </v:shape>
                <v:shape id="Freihand 442" o:spid="_x0000_s1062" type="#_x0000_t75" style="position:absolute;left:20452;top:9636;width:792;height:3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">
                  <v:imagedata r:id="rId86" o:title=""/>
                </v:shape>
                <v:shape id="Freihand 443" o:spid="_x0000_s1063" type="#_x0000_t75" style="position:absolute;left:21011;top:9674;width:1335;height:99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">
                  <v:imagedata r:id="rId87" o:title=""/>
                </v:shape>
              </v:group>
            </w:pict>
          </mc:Fallback>
        </mc:AlternateContent>
      </w:r>
    </w:p>
    <w:p w14:paraId="440490B7" w14:textId="77777777" w:rsidR="001761A3" w:rsidRDefault="001761A3" w:rsidP="001761A3"/>
    <w:p w14:paraId="7E308981" w14:textId="77777777" w:rsidR="001761A3" w:rsidRDefault="001761A3" w:rsidP="001761A3"/>
    <w:p w14:paraId="27180F94" w14:textId="77777777" w:rsidR="001761A3" w:rsidRDefault="001761A3" w:rsidP="001761A3"/>
    <w:p w14:paraId="611A6207" w14:textId="77777777" w:rsidR="001761A3" w:rsidRDefault="001761A3" w:rsidP="001761A3"/>
    <w:p w14:paraId="4C2F8866" w14:textId="77777777" w:rsidR="001761A3" w:rsidRDefault="001761A3" w:rsidP="001761A3"/>
    <w:p w14:paraId="5690936F" w14:textId="77777777" w:rsidR="001761A3" w:rsidRDefault="001761A3" w:rsidP="001761A3"/>
    <w:p w14:paraId="0374F620" w14:textId="77777777" w:rsidR="001761A3" w:rsidRDefault="001761A3" w:rsidP="001761A3"/>
    <w:p w14:paraId="3912D336" w14:textId="77777777" w:rsidR="001761A3" w:rsidRDefault="001761A3" w:rsidP="001761A3"/>
    <w:p w14:paraId="223D9131" w14:textId="77777777" w:rsidR="001761A3" w:rsidRDefault="001761A3" w:rsidP="001761A3"/>
    <w:p w14:paraId="0F30D6FC" w14:textId="36DE9B29" w:rsidR="006F4A56" w:rsidRDefault="006F4A56" w:rsidP="002C2591"/>
    <w:sectPr w:rsidR="006F4A56" w:rsidSect="009825DB">
      <w:headerReference w:type="even" r:id="rId88"/>
      <w:headerReference w:type="default" r:id="rId89"/>
      <w:footerReference w:type="even" r:id="rId90"/>
      <w:footerReference w:type="default" r:id="rId91"/>
      <w:headerReference w:type="first" r:id="rId92"/>
      <w:footerReference w:type="first" r:id="rId93"/>
      <w:pgSz w:w="11906" w:h="16838" w:code="9"/>
      <w:pgMar w:top="1134" w:right="1134" w:bottom="1134" w:left="1134" w:header="567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462B30" w14:textId="77777777" w:rsidR="000331C9" w:rsidRDefault="000331C9" w:rsidP="009057CB">
      <w:r>
        <w:separator/>
      </w:r>
    </w:p>
  </w:endnote>
  <w:endnote w:type="continuationSeparator" w:id="0">
    <w:p w14:paraId="324B8950" w14:textId="77777777" w:rsidR="000331C9" w:rsidRDefault="000331C9" w:rsidP="009057CB">
      <w:r>
        <w:continuationSeparator/>
      </w:r>
    </w:p>
  </w:endnote>
  <w:endnote w:type="continuationNotice" w:id="1">
    <w:p w14:paraId="1A58CB02" w14:textId="77777777" w:rsidR="000331C9" w:rsidRDefault="000331C9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Mulish">
    <w:panose1 w:val="00000000000000000000"/>
    <w:charset w:val="00"/>
    <w:family w:val="auto"/>
    <w:pitch w:val="variable"/>
    <w:sig w:usb0="A00002FF" w:usb1="5000204B" w:usb2="00000000" w:usb3="00000000" w:csb0="00000197" w:csb1="00000000"/>
  </w:font>
  <w:font w:name="Auto 3 Regular">
    <w:altName w:val="Calibri"/>
    <w:charset w:val="4D"/>
    <w:family w:val="swiss"/>
    <w:pitch w:val="variable"/>
    <w:sig w:usb0="800000AF" w:usb1="40002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buntu Medium">
    <w:charset w:val="00"/>
    <w:family w:val="swiss"/>
    <w:pitch w:val="variable"/>
    <w:sig w:usb0="E00002FF" w:usb1="5000205B" w:usb2="00000000" w:usb3="00000000" w:csb0="0000009F" w:csb1="00000000"/>
  </w:font>
  <w:font w:name="Ubuntu">
    <w:charset w:val="00"/>
    <w:family w:val="swiss"/>
    <w:pitch w:val="variable"/>
    <w:sig w:usb0="E00002FF" w:usb1="5000205B" w:usb2="00000000" w:usb3="00000000" w:csb0="0000009F" w:csb1="00000000"/>
  </w:font>
  <w:font w:name="Geogrotesque Rg">
    <w:altName w:val="Calibri"/>
    <w:panose1 w:val="00000000000000000000"/>
    <w:charset w:val="00"/>
    <w:family w:val="modern"/>
    <w:notTrueType/>
    <w:pitch w:val="variable"/>
    <w:sig w:usb0="A00000AF" w:usb1="4000204A" w:usb2="00000000" w:usb3="00000000" w:csb0="00000193" w:csb1="00000000"/>
  </w:font>
  <w:font w:name="Geogrotesque Regular">
    <w:charset w:val="4D"/>
    <w:family w:val="auto"/>
    <w:pitch w:val="variable"/>
    <w:sig w:usb0="A00000AF" w:usb1="4000204A" w:usb2="00000000" w:usb3="00000000" w:csb0="00000193" w:csb1="00000000"/>
  </w:font>
  <w:font w:name="MinionPro-Regular">
    <w:altName w:val="Cambria"/>
    <w:charset w:val="00"/>
    <w:family w:val="roman"/>
    <w:pitch w:val="variable"/>
    <w:sig w:usb0="60000287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Ubuntu-Medium">
    <w:altName w:val="Ubuntu"/>
    <w:charset w:val="00"/>
    <w:family w:val="swiss"/>
    <w:pitch w:val="variable"/>
    <w:sig w:usb0="00000001" w:usb1="5000205B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Times Bold">
    <w:altName w:val="Times New Roman"/>
    <w:charset w:val="00"/>
    <w:family w:val="auto"/>
    <w:pitch w:val="variable"/>
    <w:sig w:usb0="E00002FF" w:usb1="5000205A" w:usb2="00000000" w:usb3="00000000" w:csb0="0000019F" w:csb1="00000000"/>
  </w:font>
  <w:font w:name="Mulish-ExtraLight">
    <w:altName w:val="Mulish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2674EF" w14:textId="6E1E9639" w:rsidR="00735097" w:rsidRDefault="00735097">
    <w:pPr>
      <w:pStyle w:val="Fuzeile"/>
    </w:pPr>
    <w:r>
      <w:rPr>
        <w:noProof/>
        <w14:ligatures w14:val="none"/>
      </w:rPr>
      <w:drawing>
        <wp:anchor distT="0" distB="0" distL="114300" distR="114300" simplePos="0" relativeHeight="251660800" behindDoc="0" locked="0" layoutInCell="1" allowOverlap="1" wp14:anchorId="4B21D34D" wp14:editId="3936F97B">
          <wp:simplePos x="0" y="0"/>
          <wp:positionH relativeFrom="margin">
            <wp:posOffset>5278120</wp:posOffset>
          </wp:positionH>
          <wp:positionV relativeFrom="paragraph">
            <wp:posOffset>0</wp:posOffset>
          </wp:positionV>
          <wp:extent cx="845820" cy="502920"/>
          <wp:effectExtent l="0" t="0" r="0" b="0"/>
          <wp:wrapNone/>
          <wp:docPr id="1331824531" name="Grafik 3" descr="Ein Bild, das Text, Grafiken, Schrift, Grafikdesig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1072181" name="Grafik 3" descr="Ein Bild, das Text, Grafiken, Schrift, Grafikdesign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45820" cy="5029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14:ligatures w14:val="none"/>
      </w:rPr>
      <w:drawing>
        <wp:anchor distT="0" distB="0" distL="114300" distR="114300" simplePos="0" relativeHeight="251663872" behindDoc="1" locked="0" layoutInCell="1" allowOverlap="1" wp14:anchorId="78375AE4" wp14:editId="28F0CEB7">
          <wp:simplePos x="0" y="0"/>
          <wp:positionH relativeFrom="column">
            <wp:posOffset>3436620</wp:posOffset>
          </wp:positionH>
          <wp:positionV relativeFrom="paragraph">
            <wp:posOffset>58420</wp:posOffset>
          </wp:positionV>
          <wp:extent cx="1264920" cy="444500"/>
          <wp:effectExtent l="0" t="0" r="0" b="0"/>
          <wp:wrapNone/>
          <wp:docPr id="696161225" name="Grafik 2" descr="Ein Bild, das Text, Schrift, Screenshot, Symbol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49744007" name="Grafik 2" descr="Ein Bild, das Text, Schrift, Screenshot, Symbol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64920" cy="444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14:ligatures w14:val="none"/>
      </w:rPr>
      <w:drawing>
        <wp:anchor distT="0" distB="0" distL="114300" distR="114300" simplePos="0" relativeHeight="251666944" behindDoc="1" locked="0" layoutInCell="1" allowOverlap="1" wp14:anchorId="615ADA95" wp14:editId="081BAE0D">
          <wp:simplePos x="0" y="0"/>
          <wp:positionH relativeFrom="column">
            <wp:posOffset>1394460</wp:posOffset>
          </wp:positionH>
          <wp:positionV relativeFrom="paragraph">
            <wp:posOffset>210820</wp:posOffset>
          </wp:positionV>
          <wp:extent cx="1447800" cy="212090"/>
          <wp:effectExtent l="0" t="0" r="0" b="0"/>
          <wp:wrapNone/>
          <wp:docPr id="455108860" name="Grafik 1" descr="Ein Bild, das Schrift, Grafiken, Grafikdesign,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57699459" name="Grafik 1" descr="Ein Bild, das Schrift, Grafiken, Grafikdesign, Logo enthält.&#10;&#10;Automatisch generierte Beschreibu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800" cy="212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F3A0F6" w14:textId="0514A2A8" w:rsidR="00735097" w:rsidRPr="00141A1D" w:rsidRDefault="00141A1D">
    <w:pPr>
      <w:pStyle w:val="Fuzeile"/>
      <w:rPr>
        <w:sz w:val="24"/>
        <w:szCs w:val="24"/>
      </w:rPr>
    </w:pPr>
    <w:r w:rsidRPr="00DB17BD">
      <w:rPr>
        <w:rFonts w:ascii="Mulish-ExtraLight" w:hAnsi="Mulish-ExtraLight"/>
        <w:color w:val="0153A0"/>
        <w:sz w:val="14"/>
        <w:szCs w:val="14"/>
      </w:rPr>
      <w:t>Arbeitsmaterial für Berufsschülerinnen und -schüler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CABE69" w14:textId="77777777" w:rsidR="000914E5" w:rsidRDefault="0018469C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1584" behindDoc="0" locked="1" layoutInCell="1" allowOverlap="1" wp14:anchorId="078B9ED4" wp14:editId="7DE2A0D4">
              <wp:simplePos x="0" y="0"/>
              <wp:positionH relativeFrom="page">
                <wp:posOffset>5041900</wp:posOffset>
              </wp:positionH>
              <wp:positionV relativeFrom="page">
                <wp:posOffset>10117455</wp:posOffset>
              </wp:positionV>
              <wp:extent cx="1800225" cy="158750"/>
              <wp:effectExtent l="0" t="0" r="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800225" cy="158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B31818" w14:textId="77777777" w:rsidR="000914E5" w:rsidRPr="0001699D" w:rsidRDefault="000914E5" w:rsidP="000914E5">
                          <w:pPr>
                            <w:pStyle w:val="xSeitenzahl"/>
                          </w:pPr>
                          <w:r w:rsidRPr="0001699D">
                            <w:t xml:space="preserve">Seite </w:t>
                          </w:r>
                          <w:r w:rsidRPr="0001699D">
                            <w:fldChar w:fldCharType="begin"/>
                          </w:r>
                          <w:r w:rsidRPr="0001699D">
                            <w:instrText>PAGE  \* Arabic  \* MERGEFORMAT</w:instrText>
                          </w:r>
                          <w:r w:rsidRPr="0001699D"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</w:t>
                          </w:r>
                          <w:r w:rsidRPr="0001699D">
                            <w:fldChar w:fldCharType="end"/>
                          </w:r>
                          <w:r w:rsidRPr="0001699D">
                            <w:t xml:space="preserve"> von </w:t>
                          </w:r>
                          <w:fldSimple w:instr="NUMPAGES  \* Arabic  \* MERGEFORMAT">
                            <w:r w:rsidR="00216C26">
                              <w:rPr>
                                <w:noProof/>
                              </w:rPr>
                              <w:t>2</w:t>
                            </w:r>
                          </w:fldSimple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78B9ED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style="position:absolute;margin-left:397pt;margin-top:796.65pt;width:141.75pt;height:12.5pt;z-index: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" filled="f" stroked="f">
              <v:path arrowok="t"/>
              <v:textbox inset="0,0,0,0">
                <w:txbxContent>
                  <w:p w14:paraId="73B31818" w14:textId="77777777" w:rsidR="000914E5" w:rsidRPr="0001699D" w:rsidRDefault="000914E5" w:rsidP="000914E5">
                    <w:pPr>
                      <w:pStyle w:val="xSeitenzahl"/>
                    </w:pPr>
                    <w:r w:rsidRPr="0001699D">
                      <w:t xml:space="preserve">Seite </w:t>
                    </w:r>
                    <w:r w:rsidRPr="0001699D">
                      <w:fldChar w:fldCharType="begin"/>
                    </w:r>
                    <w:r w:rsidRPr="0001699D">
                      <w:instrText>PAGE  \* Arabic  \* MERGEFORMAT</w:instrText>
                    </w:r>
                    <w:r w:rsidRPr="0001699D">
                      <w:fldChar w:fldCharType="separate"/>
                    </w:r>
                    <w:r>
                      <w:rPr>
                        <w:noProof/>
                      </w:rPr>
                      <w:t>1</w:t>
                    </w:r>
                    <w:r w:rsidRPr="0001699D">
                      <w:fldChar w:fldCharType="end"/>
                    </w:r>
                    <w:r w:rsidRPr="0001699D">
                      <w:t xml:space="preserve"> von </w:t>
                    </w:r>
                    <w:r w:rsidR="00AF4D13">
                      <w:fldChar w:fldCharType="begin"/>
                    </w:r>
                    <w:r w:rsidR="00AF4D13">
                      <w:instrText>NUMPAGES  \* Arabic  \* MERGEFORMAT</w:instrText>
                    </w:r>
                    <w:r w:rsidR="00AF4D13">
                      <w:fldChar w:fldCharType="separate"/>
                    </w:r>
                    <w:r w:rsidR="00216C26">
                      <w:rPr>
                        <w:noProof/>
                      </w:rPr>
                      <w:t>2</w:t>
                    </w:r>
                    <w:r w:rsidR="00AF4D13">
                      <w:rPr>
                        <w:noProof/>
                      </w:rPr>
                      <w:fldChar w:fldCharType="end"/>
                    </w: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 w:rsidR="000914E5" w:rsidRPr="00CF7F0D">
      <w:t>www.medienblau.de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FF4BC42" w14:textId="77777777" w:rsidR="000331C9" w:rsidRDefault="000331C9" w:rsidP="009057CB">
      <w:r>
        <w:separator/>
      </w:r>
    </w:p>
  </w:footnote>
  <w:footnote w:type="continuationSeparator" w:id="0">
    <w:p w14:paraId="691D8EE0" w14:textId="77777777" w:rsidR="000331C9" w:rsidRDefault="000331C9" w:rsidP="009057CB">
      <w:r>
        <w:continuationSeparator/>
      </w:r>
    </w:p>
  </w:footnote>
  <w:footnote w:type="continuationNotice" w:id="1">
    <w:p w14:paraId="2F61F8AA" w14:textId="77777777" w:rsidR="000331C9" w:rsidRDefault="000331C9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CC4746" w14:textId="5B24C81E" w:rsidR="002D5958" w:rsidRDefault="002D5958" w:rsidP="002D5958">
    <w:pPr>
      <w:pStyle w:val="Kopfzeile"/>
      <w:jc w:val="right"/>
      <w:rPr>
        <w:sz w:val="16"/>
        <w:szCs w:val="16"/>
      </w:rPr>
    </w:pPr>
    <w:r>
      <w:rPr>
        <w:noProof/>
        <w14:ligatures w14:val="none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6C46843" wp14:editId="6E238624">
              <wp:simplePos x="0" y="0"/>
              <wp:positionH relativeFrom="margin">
                <wp:posOffset>0</wp:posOffset>
              </wp:positionH>
              <wp:positionV relativeFrom="paragraph">
                <wp:posOffset>-358775</wp:posOffset>
              </wp:positionV>
              <wp:extent cx="358140" cy="1150620"/>
              <wp:effectExtent l="0" t="0" r="3810" b="0"/>
              <wp:wrapSquare wrapText="bothSides"/>
              <wp:docPr id="996776834" name="Rechteck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58140" cy="1150620"/>
                      </a:xfrm>
                      <a:prstGeom prst="rect">
                        <a:avLst/>
                      </a:prstGeom>
                      <a:solidFill>
                        <a:schemeClr val="accent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B55484F" w14:textId="77777777" w:rsidR="002D5958" w:rsidRDefault="002D5958" w:rsidP="002D5958">
                          <w:pPr>
                            <w:jc w:val="center"/>
                          </w:pPr>
                        </w:p>
                        <w:p w14:paraId="71C3F6BB" w14:textId="77777777" w:rsidR="002D5958" w:rsidRDefault="002D5958" w:rsidP="002D5958">
                          <w:pPr>
                            <w:jc w:val="center"/>
                          </w:pPr>
                        </w:p>
                        <w:p w14:paraId="05DD63B1" w14:textId="77777777" w:rsidR="002D5958" w:rsidRDefault="002D5958" w:rsidP="002D5958">
                          <w:pPr>
                            <w:jc w:val="center"/>
                          </w:pPr>
                        </w:p>
                        <w:p w14:paraId="1946253E" w14:textId="77777777" w:rsidR="002D5958" w:rsidRPr="00F729F9" w:rsidRDefault="002D5958" w:rsidP="002D5958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F729F9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instrText>PAGE   \* MERGEFORMAT</w:instrText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t>1</w:t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6C46843" id="Rechteck 2" o:spid="_x0000_s1026" style="position:absolute;left:0;text-align:left;margin-left:0;margin-top:-28.25pt;width:28.2pt;height:90.6pt;z-index:251657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" fillcolor="#ffc000 [3207]" stroked="f" strokeweight="1pt">
              <v:textbox>
                <w:txbxContent>
                  <w:p w14:paraId="5B55484F" w14:textId="77777777" w:rsidR="002D5958" w:rsidRDefault="002D5958" w:rsidP="002D5958">
                    <w:pPr>
                      <w:jc w:val="center"/>
                    </w:pPr>
                  </w:p>
                  <w:p w14:paraId="71C3F6BB" w14:textId="77777777" w:rsidR="002D5958" w:rsidRDefault="002D5958" w:rsidP="002D5958">
                    <w:pPr>
                      <w:jc w:val="center"/>
                    </w:pPr>
                  </w:p>
                  <w:p w14:paraId="05DD63B1" w14:textId="77777777" w:rsidR="002D5958" w:rsidRDefault="002D5958" w:rsidP="002D5958">
                    <w:pPr>
                      <w:jc w:val="center"/>
                    </w:pPr>
                  </w:p>
                  <w:p w14:paraId="1946253E" w14:textId="77777777" w:rsidR="002D5958" w:rsidRPr="00F729F9" w:rsidRDefault="002D5958" w:rsidP="002D5958">
                    <w:pPr>
                      <w:jc w:val="center"/>
                      <w:rPr>
                        <w:sz w:val="20"/>
                        <w:szCs w:val="20"/>
                      </w:rPr>
                    </w:pPr>
                    <w:r w:rsidRPr="00F729F9">
                      <w:rPr>
                        <w:sz w:val="20"/>
                        <w:szCs w:val="20"/>
                      </w:rPr>
                      <w:fldChar w:fldCharType="begin"/>
                    </w:r>
                    <w:r w:rsidRPr="00F729F9">
                      <w:rPr>
                        <w:sz w:val="20"/>
                        <w:szCs w:val="20"/>
                      </w:rPr>
                      <w:instrText>PAGE   \* MERGEFORMAT</w:instrText>
                    </w:r>
                    <w:r w:rsidRPr="00F729F9">
                      <w:rPr>
                        <w:sz w:val="20"/>
                        <w:szCs w:val="20"/>
                      </w:rPr>
                      <w:fldChar w:fldCharType="separate"/>
                    </w:r>
                    <w:r w:rsidRPr="00F729F9">
                      <w:rPr>
                        <w:sz w:val="20"/>
                        <w:szCs w:val="20"/>
                      </w:rPr>
                      <w:t>1</w:t>
                    </w:r>
                    <w:r w:rsidRPr="00F729F9">
                      <w:rPr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rect>
          </w:pict>
        </mc:Fallback>
      </mc:AlternateContent>
    </w:r>
    <w:r>
      <w:rPr>
        <w:noProof/>
        <w14:ligatures w14:val="none"/>
      </w:rPr>
      <w:drawing>
        <wp:inline distT="0" distB="0" distL="0" distR="0" wp14:anchorId="1CC493B8" wp14:editId="704567CB">
          <wp:extent cx="1614362" cy="762000"/>
          <wp:effectExtent l="0" t="0" r="5080" b="0"/>
          <wp:docPr id="1348084825" name="Grafik 1" descr="Ein Bild, das Text, Schrift, Grafiken, Grafikdesig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6851217" name="Grafik 1" descr="Ein Bild, das Text, Schrift, Grafiken, Grafikdesign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2192" cy="7656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E44C2FC" w14:textId="77777777" w:rsidR="002D5958" w:rsidRPr="002D5958" w:rsidRDefault="002D5958" w:rsidP="002D5958">
    <w:pPr>
      <w:pStyle w:val="Kopfzeile"/>
      <w:jc w:val="right"/>
      <w:rPr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FFE0A9" w14:textId="7F5ABEFB" w:rsidR="002D5958" w:rsidRDefault="00484118" w:rsidP="00484118">
    <w:pPr>
      <w:tabs>
        <w:tab w:val="left" w:pos="7501"/>
      </w:tabs>
      <w:ind w:right="-568"/>
      <w:rPr>
        <w:sz w:val="16"/>
        <w:szCs w:val="16"/>
      </w:rPr>
    </w:pPr>
    <w:r>
      <w:rPr>
        <w:noProof/>
        <w14:ligatures w14:val="none"/>
      </w:rPr>
      <mc:AlternateContent>
        <mc:Choice Requires="wps">
          <w:drawing>
            <wp:anchor distT="0" distB="0" distL="114300" distR="114300" simplePos="0" relativeHeight="251654656" behindDoc="0" locked="0" layoutInCell="1" allowOverlap="1" wp14:anchorId="1EEEC460" wp14:editId="5C88D3C1">
              <wp:simplePos x="0" y="0"/>
              <wp:positionH relativeFrom="margin">
                <wp:align>right</wp:align>
              </wp:positionH>
              <wp:positionV relativeFrom="paragraph">
                <wp:posOffset>-450215</wp:posOffset>
              </wp:positionV>
              <wp:extent cx="358140" cy="1150620"/>
              <wp:effectExtent l="0" t="0" r="3810" b="0"/>
              <wp:wrapSquare wrapText="bothSides"/>
              <wp:docPr id="202" name="Rechteck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58140" cy="1150620"/>
                      </a:xfrm>
                      <a:prstGeom prst="rect">
                        <a:avLst/>
                      </a:prstGeom>
                      <a:solidFill>
                        <a:schemeClr val="accent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6B60EDE2" w14:textId="77777777" w:rsidR="00484118" w:rsidRDefault="00484118" w:rsidP="00484118">
                          <w:pPr>
                            <w:jc w:val="center"/>
                          </w:pPr>
                        </w:p>
                        <w:p w14:paraId="1D776781" w14:textId="77777777" w:rsidR="00484118" w:rsidRDefault="00484118" w:rsidP="00484118">
                          <w:pPr>
                            <w:jc w:val="center"/>
                          </w:pPr>
                        </w:p>
                        <w:p w14:paraId="5C0AB302" w14:textId="77777777" w:rsidR="00484118" w:rsidRDefault="00484118" w:rsidP="00484118">
                          <w:pPr>
                            <w:jc w:val="center"/>
                          </w:pPr>
                        </w:p>
                        <w:p w14:paraId="75F6F68A" w14:textId="16B3464D" w:rsidR="00484118" w:rsidRPr="00F729F9" w:rsidRDefault="00484118" w:rsidP="00484118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F729F9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instrText>PAGE   \* MERGEFORMAT</w:instrText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t>1</w:t>
                          </w:r>
                          <w:r w:rsidRPr="00F729F9">
                            <w:rPr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EEEC460" id="_x0000_s1027" style="position:absolute;margin-left:-23pt;margin-top:-35.45pt;width:28.2pt;height:90.6pt;z-index:2516546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" fillcolor="#ffc000 [3207]" stroked="f" strokeweight="1pt">
              <v:textbox>
                <w:txbxContent>
                  <w:p w14:paraId="6B60EDE2" w14:textId="77777777" w:rsidR="00484118" w:rsidRDefault="00484118" w:rsidP="00484118">
                    <w:pPr>
                      <w:jc w:val="center"/>
                    </w:pPr>
                  </w:p>
                  <w:p w14:paraId="1D776781" w14:textId="77777777" w:rsidR="00484118" w:rsidRDefault="00484118" w:rsidP="00484118">
                    <w:pPr>
                      <w:jc w:val="center"/>
                    </w:pPr>
                  </w:p>
                  <w:p w14:paraId="5C0AB302" w14:textId="77777777" w:rsidR="00484118" w:rsidRDefault="00484118" w:rsidP="00484118">
                    <w:pPr>
                      <w:jc w:val="center"/>
                    </w:pPr>
                  </w:p>
                  <w:p w14:paraId="75F6F68A" w14:textId="16B3464D" w:rsidR="00484118" w:rsidRPr="00F729F9" w:rsidRDefault="00484118" w:rsidP="00484118">
                    <w:pPr>
                      <w:jc w:val="center"/>
                      <w:rPr>
                        <w:sz w:val="20"/>
                        <w:szCs w:val="20"/>
                      </w:rPr>
                    </w:pPr>
                    <w:r w:rsidRPr="00F729F9">
                      <w:rPr>
                        <w:sz w:val="20"/>
                        <w:szCs w:val="20"/>
                      </w:rPr>
                      <w:fldChar w:fldCharType="begin"/>
                    </w:r>
                    <w:r w:rsidRPr="00F729F9">
                      <w:rPr>
                        <w:sz w:val="20"/>
                        <w:szCs w:val="20"/>
                      </w:rPr>
                      <w:instrText>PAGE   \* MERGEFORMAT</w:instrText>
                    </w:r>
                    <w:r w:rsidRPr="00F729F9">
                      <w:rPr>
                        <w:sz w:val="20"/>
                        <w:szCs w:val="20"/>
                      </w:rPr>
                      <w:fldChar w:fldCharType="separate"/>
                    </w:r>
                    <w:r w:rsidRPr="00F729F9">
                      <w:rPr>
                        <w:sz w:val="20"/>
                        <w:szCs w:val="20"/>
                      </w:rPr>
                      <w:t>1</w:t>
                    </w:r>
                    <w:r w:rsidRPr="00F729F9">
                      <w:rPr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rect>
          </w:pict>
        </mc:Fallback>
      </mc:AlternateContent>
    </w:r>
    <w:r>
      <w:rPr>
        <w:noProof/>
        <w14:ligatures w14:val="none"/>
      </w:rPr>
      <w:drawing>
        <wp:inline distT="0" distB="0" distL="0" distR="0" wp14:anchorId="2A83BE7C" wp14:editId="6A9694E5">
          <wp:extent cx="1614362" cy="762000"/>
          <wp:effectExtent l="0" t="0" r="5080" b="0"/>
          <wp:docPr id="1906866844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1003377" name="Grafik 26100337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2192" cy="7656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78F23AC" w14:textId="77777777" w:rsidR="002D5958" w:rsidRPr="002D5958" w:rsidRDefault="002D5958" w:rsidP="00484118">
    <w:pPr>
      <w:tabs>
        <w:tab w:val="left" w:pos="7501"/>
      </w:tabs>
      <w:ind w:right="-568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71A13A" w14:textId="77777777" w:rsidR="00866FCE" w:rsidRDefault="0018469C" w:rsidP="009057CB">
    <w:pPr>
      <w:pStyle w:val="Kopfzeile"/>
    </w:pPr>
    <w:r>
      <w:rPr>
        <w:noProof/>
      </w:rPr>
      <w:drawing>
        <wp:anchor distT="0" distB="0" distL="114300" distR="114300" simplePos="0" relativeHeight="251648512" behindDoc="1" locked="1" layoutInCell="1" allowOverlap="1" wp14:anchorId="2BDE2FFC" wp14:editId="002DF37D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310" cy="10684510"/>
          <wp:effectExtent l="0" t="0" r="0" b="0"/>
          <wp:wrapNone/>
          <wp:docPr id="620451629" name="Picture 51502310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310" cy="10684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EF41DE"/>
    <w:multiLevelType w:val="hybridMultilevel"/>
    <w:tmpl w:val="89EA4F9C"/>
    <w:lvl w:ilvl="0" w:tplc="8A56670A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AA1F0D"/>
    <w:multiLevelType w:val="hybridMultilevel"/>
    <w:tmpl w:val="755490DA"/>
    <w:lvl w:ilvl="0" w:tplc="2D78DB6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4C7D22"/>
    <w:multiLevelType w:val="hybridMultilevel"/>
    <w:tmpl w:val="91C23A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305C1F"/>
    <w:multiLevelType w:val="hybridMultilevel"/>
    <w:tmpl w:val="F8C080A8"/>
    <w:lvl w:ilvl="0" w:tplc="33A0033E">
      <w:start w:val="1"/>
      <w:numFmt w:val="bullet"/>
      <w:lvlText w:val=""/>
      <w:lvlJc w:val="left"/>
      <w:pPr>
        <w:ind w:left="757" w:hanging="360"/>
      </w:pPr>
      <w:rPr>
        <w:rFonts w:ascii="Symbol" w:hAnsi="Symbol" w:hint="default"/>
        <w:color w:val="auto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A96376"/>
    <w:multiLevelType w:val="hybridMultilevel"/>
    <w:tmpl w:val="D30AB58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BB75DA"/>
    <w:multiLevelType w:val="hybridMultilevel"/>
    <w:tmpl w:val="327C405E"/>
    <w:lvl w:ilvl="0" w:tplc="04070017">
      <w:start w:val="1"/>
      <w:numFmt w:val="lowerLetter"/>
      <w:lvlText w:val="%1)"/>
      <w:lvlJc w:val="left"/>
      <w:pPr>
        <w:ind w:left="1068" w:hanging="360"/>
      </w:pPr>
    </w:lvl>
    <w:lvl w:ilvl="1" w:tplc="04070019" w:tentative="1">
      <w:start w:val="1"/>
      <w:numFmt w:val="lowerLetter"/>
      <w:lvlText w:val="%2."/>
      <w:lvlJc w:val="left"/>
      <w:pPr>
        <w:ind w:left="1788" w:hanging="360"/>
      </w:pPr>
    </w:lvl>
    <w:lvl w:ilvl="2" w:tplc="0407001B" w:tentative="1">
      <w:start w:val="1"/>
      <w:numFmt w:val="lowerRoman"/>
      <w:lvlText w:val="%3."/>
      <w:lvlJc w:val="right"/>
      <w:pPr>
        <w:ind w:left="2508" w:hanging="180"/>
      </w:pPr>
    </w:lvl>
    <w:lvl w:ilvl="3" w:tplc="0407000F" w:tentative="1">
      <w:start w:val="1"/>
      <w:numFmt w:val="decimal"/>
      <w:lvlText w:val="%4."/>
      <w:lvlJc w:val="left"/>
      <w:pPr>
        <w:ind w:left="3228" w:hanging="360"/>
      </w:pPr>
    </w:lvl>
    <w:lvl w:ilvl="4" w:tplc="04070019" w:tentative="1">
      <w:start w:val="1"/>
      <w:numFmt w:val="lowerLetter"/>
      <w:lvlText w:val="%5."/>
      <w:lvlJc w:val="left"/>
      <w:pPr>
        <w:ind w:left="3948" w:hanging="360"/>
      </w:pPr>
    </w:lvl>
    <w:lvl w:ilvl="5" w:tplc="0407001B" w:tentative="1">
      <w:start w:val="1"/>
      <w:numFmt w:val="lowerRoman"/>
      <w:lvlText w:val="%6."/>
      <w:lvlJc w:val="right"/>
      <w:pPr>
        <w:ind w:left="4668" w:hanging="180"/>
      </w:pPr>
    </w:lvl>
    <w:lvl w:ilvl="6" w:tplc="0407000F" w:tentative="1">
      <w:start w:val="1"/>
      <w:numFmt w:val="decimal"/>
      <w:lvlText w:val="%7."/>
      <w:lvlJc w:val="left"/>
      <w:pPr>
        <w:ind w:left="5388" w:hanging="360"/>
      </w:pPr>
    </w:lvl>
    <w:lvl w:ilvl="7" w:tplc="04070019" w:tentative="1">
      <w:start w:val="1"/>
      <w:numFmt w:val="lowerLetter"/>
      <w:lvlText w:val="%8."/>
      <w:lvlJc w:val="left"/>
      <w:pPr>
        <w:ind w:left="6108" w:hanging="360"/>
      </w:pPr>
    </w:lvl>
    <w:lvl w:ilvl="8" w:tplc="04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1FCB604E"/>
    <w:multiLevelType w:val="hybridMultilevel"/>
    <w:tmpl w:val="6F46435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CA5585"/>
    <w:multiLevelType w:val="hybridMultilevel"/>
    <w:tmpl w:val="FFFFFFFF"/>
    <w:lvl w:ilvl="0" w:tplc="029A215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AE07B2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EE27B7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01ACB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01EA22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CAA640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350F8D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8EC604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938C5D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5E3D5B"/>
    <w:multiLevelType w:val="hybridMultilevel"/>
    <w:tmpl w:val="7D441AF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326888"/>
    <w:multiLevelType w:val="hybridMultilevel"/>
    <w:tmpl w:val="0BE26316"/>
    <w:lvl w:ilvl="0" w:tplc="BB263C48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8F17FF"/>
    <w:multiLevelType w:val="hybridMultilevel"/>
    <w:tmpl w:val="31889CF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F4A47EC"/>
    <w:multiLevelType w:val="hybridMultilevel"/>
    <w:tmpl w:val="BB703DF2"/>
    <w:lvl w:ilvl="0" w:tplc="5BF06F00">
      <w:start w:val="2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914106"/>
    <w:multiLevelType w:val="hybridMultilevel"/>
    <w:tmpl w:val="C548EB1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15818FA"/>
    <w:multiLevelType w:val="hybridMultilevel"/>
    <w:tmpl w:val="B45E1E5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822125"/>
    <w:multiLevelType w:val="hybridMultilevel"/>
    <w:tmpl w:val="B29226C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CF1B02"/>
    <w:multiLevelType w:val="hybridMultilevel"/>
    <w:tmpl w:val="0F080FC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42D39CE"/>
    <w:multiLevelType w:val="hybridMultilevel"/>
    <w:tmpl w:val="CCF09AA8"/>
    <w:lvl w:ilvl="0" w:tplc="97F61DE6">
      <w:start w:val="1"/>
      <w:numFmt w:val="bullet"/>
      <w:pStyle w:val="Aufzhlung10p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91086D"/>
    <w:multiLevelType w:val="hybridMultilevel"/>
    <w:tmpl w:val="BC5E07A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BB156C"/>
    <w:multiLevelType w:val="hybridMultilevel"/>
    <w:tmpl w:val="266AF436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30F36F4"/>
    <w:multiLevelType w:val="hybridMultilevel"/>
    <w:tmpl w:val="DA4AE02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6E300FB"/>
    <w:multiLevelType w:val="hybridMultilevel"/>
    <w:tmpl w:val="3508DC5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77D12AC"/>
    <w:multiLevelType w:val="hybridMultilevel"/>
    <w:tmpl w:val="665673AA"/>
    <w:lvl w:ilvl="0" w:tplc="D7A8F04E">
      <w:start w:val="1"/>
      <w:numFmt w:val="bullet"/>
      <w:lvlText w:val=""/>
      <w:lvlJc w:val="left"/>
      <w:pPr>
        <w:ind w:left="720" w:hanging="360"/>
      </w:pPr>
      <w:rPr>
        <w:rFonts w:ascii="Wingdings" w:eastAsia="Times New Roman" w:hAnsi="Wingdings" w:cstheme="maj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D095EC3"/>
    <w:multiLevelType w:val="hybridMultilevel"/>
    <w:tmpl w:val="C284CB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2994168"/>
    <w:multiLevelType w:val="hybridMultilevel"/>
    <w:tmpl w:val="594A005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/>
        <w:sz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A02899"/>
    <w:multiLevelType w:val="hybridMultilevel"/>
    <w:tmpl w:val="3EACBBF4"/>
    <w:lvl w:ilvl="0" w:tplc="F6C213BA">
      <w:start w:val="30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aj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BD50BCF"/>
    <w:multiLevelType w:val="hybridMultilevel"/>
    <w:tmpl w:val="07B27586"/>
    <w:lvl w:ilvl="0" w:tplc="50B46C7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6B26183"/>
    <w:multiLevelType w:val="hybridMultilevel"/>
    <w:tmpl w:val="8E8AC29E"/>
    <w:lvl w:ilvl="0" w:tplc="AB18395A">
      <w:start w:val="3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aj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8483051"/>
    <w:multiLevelType w:val="hybridMultilevel"/>
    <w:tmpl w:val="BFACA0B0"/>
    <w:lvl w:ilvl="0" w:tplc="D32CCB32">
      <w:start w:val="25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aj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8C560C2"/>
    <w:multiLevelType w:val="hybridMultilevel"/>
    <w:tmpl w:val="23CE0C34"/>
    <w:lvl w:ilvl="0" w:tplc="50B46C7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E393706"/>
    <w:multiLevelType w:val="hybridMultilevel"/>
    <w:tmpl w:val="3680447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FAF20AF"/>
    <w:multiLevelType w:val="hybridMultilevel"/>
    <w:tmpl w:val="2A66D6B4"/>
    <w:lvl w:ilvl="0" w:tplc="EBEC62B4">
      <w:start w:val="1"/>
      <w:numFmt w:val="decimal"/>
      <w:pStyle w:val="3Nummerierung"/>
      <w:lvlText w:val="%1."/>
      <w:lvlJc w:val="left"/>
      <w:pPr>
        <w:ind w:left="1114" w:hanging="360"/>
      </w:pPr>
      <w:rPr>
        <w:rFonts w:ascii="Ubuntu Light" w:hAnsi="Ubuntu Light" w:hint="default"/>
      </w:rPr>
    </w:lvl>
    <w:lvl w:ilvl="1" w:tplc="04070019" w:tentative="1">
      <w:start w:val="1"/>
      <w:numFmt w:val="lowerLetter"/>
      <w:lvlText w:val="%2."/>
      <w:lvlJc w:val="left"/>
      <w:pPr>
        <w:ind w:left="3916" w:hanging="360"/>
      </w:pPr>
    </w:lvl>
    <w:lvl w:ilvl="2" w:tplc="0407001B" w:tentative="1">
      <w:start w:val="1"/>
      <w:numFmt w:val="lowerRoman"/>
      <w:lvlText w:val="%3."/>
      <w:lvlJc w:val="right"/>
      <w:pPr>
        <w:ind w:left="4636" w:hanging="180"/>
      </w:pPr>
    </w:lvl>
    <w:lvl w:ilvl="3" w:tplc="0407000F" w:tentative="1">
      <w:start w:val="1"/>
      <w:numFmt w:val="decimal"/>
      <w:lvlText w:val="%4."/>
      <w:lvlJc w:val="left"/>
      <w:pPr>
        <w:ind w:left="5356" w:hanging="360"/>
      </w:pPr>
    </w:lvl>
    <w:lvl w:ilvl="4" w:tplc="04070019" w:tentative="1">
      <w:start w:val="1"/>
      <w:numFmt w:val="lowerLetter"/>
      <w:lvlText w:val="%5."/>
      <w:lvlJc w:val="left"/>
      <w:pPr>
        <w:ind w:left="6076" w:hanging="360"/>
      </w:pPr>
    </w:lvl>
    <w:lvl w:ilvl="5" w:tplc="0407001B" w:tentative="1">
      <w:start w:val="1"/>
      <w:numFmt w:val="lowerRoman"/>
      <w:lvlText w:val="%6."/>
      <w:lvlJc w:val="right"/>
      <w:pPr>
        <w:ind w:left="6796" w:hanging="180"/>
      </w:pPr>
    </w:lvl>
    <w:lvl w:ilvl="6" w:tplc="0407000F" w:tentative="1">
      <w:start w:val="1"/>
      <w:numFmt w:val="decimal"/>
      <w:lvlText w:val="%7."/>
      <w:lvlJc w:val="left"/>
      <w:pPr>
        <w:ind w:left="7516" w:hanging="360"/>
      </w:pPr>
    </w:lvl>
    <w:lvl w:ilvl="7" w:tplc="04070019" w:tentative="1">
      <w:start w:val="1"/>
      <w:numFmt w:val="lowerLetter"/>
      <w:lvlText w:val="%8."/>
      <w:lvlJc w:val="left"/>
      <w:pPr>
        <w:ind w:left="8236" w:hanging="360"/>
      </w:pPr>
    </w:lvl>
    <w:lvl w:ilvl="8" w:tplc="0407001B" w:tentative="1">
      <w:start w:val="1"/>
      <w:numFmt w:val="lowerRoman"/>
      <w:lvlText w:val="%9."/>
      <w:lvlJc w:val="right"/>
      <w:pPr>
        <w:ind w:left="8956" w:hanging="180"/>
      </w:pPr>
    </w:lvl>
  </w:abstractNum>
  <w:num w:numId="1" w16cid:durableId="450326280">
    <w:abstractNumId w:val="7"/>
  </w:num>
  <w:num w:numId="2" w16cid:durableId="40440723">
    <w:abstractNumId w:val="3"/>
  </w:num>
  <w:num w:numId="3" w16cid:durableId="666251674">
    <w:abstractNumId w:val="30"/>
  </w:num>
  <w:num w:numId="4" w16cid:durableId="747385050">
    <w:abstractNumId w:val="5"/>
  </w:num>
  <w:num w:numId="5" w16cid:durableId="517934469">
    <w:abstractNumId w:val="20"/>
  </w:num>
  <w:num w:numId="6" w16cid:durableId="901407267">
    <w:abstractNumId w:val="12"/>
  </w:num>
  <w:num w:numId="7" w16cid:durableId="741753403">
    <w:abstractNumId w:val="1"/>
  </w:num>
  <w:num w:numId="8" w16cid:durableId="875240097">
    <w:abstractNumId w:val="23"/>
  </w:num>
  <w:num w:numId="9" w16cid:durableId="707529443">
    <w:abstractNumId w:val="22"/>
  </w:num>
  <w:num w:numId="10" w16cid:durableId="850535212">
    <w:abstractNumId w:val="19"/>
  </w:num>
  <w:num w:numId="11" w16cid:durableId="1179083925">
    <w:abstractNumId w:val="25"/>
  </w:num>
  <w:num w:numId="12" w16cid:durableId="1323388945">
    <w:abstractNumId w:val="21"/>
  </w:num>
  <w:num w:numId="13" w16cid:durableId="975065964">
    <w:abstractNumId w:val="28"/>
  </w:num>
  <w:num w:numId="14" w16cid:durableId="1908412474">
    <w:abstractNumId w:val="0"/>
  </w:num>
  <w:num w:numId="15" w16cid:durableId="424421452">
    <w:abstractNumId w:val="11"/>
  </w:num>
  <w:num w:numId="16" w16cid:durableId="669915721">
    <w:abstractNumId w:val="29"/>
  </w:num>
  <w:num w:numId="17" w16cid:durableId="292099843">
    <w:abstractNumId w:val="24"/>
  </w:num>
  <w:num w:numId="18" w16cid:durableId="874539469">
    <w:abstractNumId w:val="6"/>
  </w:num>
  <w:num w:numId="19" w16cid:durableId="960693449">
    <w:abstractNumId w:val="26"/>
  </w:num>
  <w:num w:numId="20" w16cid:durableId="920673478">
    <w:abstractNumId w:val="9"/>
  </w:num>
  <w:num w:numId="21" w16cid:durableId="174804540">
    <w:abstractNumId w:val="15"/>
  </w:num>
  <w:num w:numId="22" w16cid:durableId="644428632">
    <w:abstractNumId w:val="27"/>
  </w:num>
  <w:num w:numId="23" w16cid:durableId="1729766393">
    <w:abstractNumId w:val="16"/>
  </w:num>
  <w:num w:numId="24" w16cid:durableId="1209149804">
    <w:abstractNumId w:val="17"/>
  </w:num>
  <w:num w:numId="25" w16cid:durableId="207230650">
    <w:abstractNumId w:val="4"/>
  </w:num>
  <w:num w:numId="26" w16cid:durableId="275985062">
    <w:abstractNumId w:val="2"/>
  </w:num>
  <w:num w:numId="27" w16cid:durableId="301690301">
    <w:abstractNumId w:val="8"/>
  </w:num>
  <w:num w:numId="28" w16cid:durableId="1851263022">
    <w:abstractNumId w:val="14"/>
  </w:num>
  <w:num w:numId="29" w16cid:durableId="154037634">
    <w:abstractNumId w:val="18"/>
  </w:num>
  <w:num w:numId="30" w16cid:durableId="2062705469">
    <w:abstractNumId w:val="13"/>
  </w:num>
  <w:num w:numId="31" w16cid:durableId="34532958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noPunctuationKerning/>
  <w:characterSpacingControl w:val="doNotCompress"/>
  <w:hdrShapeDefaults>
    <o:shapedefaults v:ext="edit" spidmax="2050" style="mso-position-horizontal-relative:page;mso-position-vertical-relative:page;mso-width-relative:margin;mso-height-relative:margin" fill="f" fillcolor="white" stroke="f">
      <v:fill color="white" on="f"/>
      <v:stroke on="f"/>
      <v:textbox inset="0,0,0,0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5596"/>
    <w:rsid w:val="0000052E"/>
    <w:rsid w:val="00001755"/>
    <w:rsid w:val="00002B7D"/>
    <w:rsid w:val="000049A9"/>
    <w:rsid w:val="000064D5"/>
    <w:rsid w:val="00007CF4"/>
    <w:rsid w:val="00011058"/>
    <w:rsid w:val="000124AA"/>
    <w:rsid w:val="00015E28"/>
    <w:rsid w:val="00016695"/>
    <w:rsid w:val="0001699D"/>
    <w:rsid w:val="000214D2"/>
    <w:rsid w:val="0002341F"/>
    <w:rsid w:val="00027B3F"/>
    <w:rsid w:val="000300B2"/>
    <w:rsid w:val="000300FA"/>
    <w:rsid w:val="00030306"/>
    <w:rsid w:val="000319D2"/>
    <w:rsid w:val="000331C9"/>
    <w:rsid w:val="00034CE0"/>
    <w:rsid w:val="00036F38"/>
    <w:rsid w:val="000377F8"/>
    <w:rsid w:val="0004083C"/>
    <w:rsid w:val="000419B0"/>
    <w:rsid w:val="000424A2"/>
    <w:rsid w:val="00042F4B"/>
    <w:rsid w:val="00046D28"/>
    <w:rsid w:val="000479AF"/>
    <w:rsid w:val="00047A19"/>
    <w:rsid w:val="00050C2F"/>
    <w:rsid w:val="000524C7"/>
    <w:rsid w:val="0005294F"/>
    <w:rsid w:val="00052AE6"/>
    <w:rsid w:val="00053A28"/>
    <w:rsid w:val="0005587E"/>
    <w:rsid w:val="00055BEA"/>
    <w:rsid w:val="00055DBA"/>
    <w:rsid w:val="00056BFC"/>
    <w:rsid w:val="0005789D"/>
    <w:rsid w:val="0006212F"/>
    <w:rsid w:val="000652F3"/>
    <w:rsid w:val="000656F0"/>
    <w:rsid w:val="0007082D"/>
    <w:rsid w:val="000716A3"/>
    <w:rsid w:val="00073448"/>
    <w:rsid w:val="0007454F"/>
    <w:rsid w:val="000753A8"/>
    <w:rsid w:val="00077F9B"/>
    <w:rsid w:val="00082B6E"/>
    <w:rsid w:val="00083B0B"/>
    <w:rsid w:val="0009078E"/>
    <w:rsid w:val="00090A39"/>
    <w:rsid w:val="00090B5F"/>
    <w:rsid w:val="000914E5"/>
    <w:rsid w:val="00093835"/>
    <w:rsid w:val="00094030"/>
    <w:rsid w:val="0009435F"/>
    <w:rsid w:val="00095A2B"/>
    <w:rsid w:val="000A07B5"/>
    <w:rsid w:val="000A1514"/>
    <w:rsid w:val="000A3533"/>
    <w:rsid w:val="000A417C"/>
    <w:rsid w:val="000A7966"/>
    <w:rsid w:val="000A7D6F"/>
    <w:rsid w:val="000A7DE3"/>
    <w:rsid w:val="000B1764"/>
    <w:rsid w:val="000B236C"/>
    <w:rsid w:val="000B4677"/>
    <w:rsid w:val="000B46F7"/>
    <w:rsid w:val="000B4BB9"/>
    <w:rsid w:val="000B5274"/>
    <w:rsid w:val="000B74F0"/>
    <w:rsid w:val="000C133D"/>
    <w:rsid w:val="000C1978"/>
    <w:rsid w:val="000C27FF"/>
    <w:rsid w:val="000C402F"/>
    <w:rsid w:val="000C458A"/>
    <w:rsid w:val="000C4B5C"/>
    <w:rsid w:val="000C66E7"/>
    <w:rsid w:val="000C7C8A"/>
    <w:rsid w:val="000C7F35"/>
    <w:rsid w:val="000D11AB"/>
    <w:rsid w:val="000D3B09"/>
    <w:rsid w:val="000D478C"/>
    <w:rsid w:val="000D5473"/>
    <w:rsid w:val="000E3F7E"/>
    <w:rsid w:val="000E5600"/>
    <w:rsid w:val="000E5864"/>
    <w:rsid w:val="000E673D"/>
    <w:rsid w:val="000E7ADA"/>
    <w:rsid w:val="000E7D1F"/>
    <w:rsid w:val="000E7F38"/>
    <w:rsid w:val="000F2BFB"/>
    <w:rsid w:val="000F4F27"/>
    <w:rsid w:val="000F5F68"/>
    <w:rsid w:val="000F6C1F"/>
    <w:rsid w:val="000F6F2A"/>
    <w:rsid w:val="001004D7"/>
    <w:rsid w:val="00102BBE"/>
    <w:rsid w:val="00103388"/>
    <w:rsid w:val="00106EB0"/>
    <w:rsid w:val="00110CFD"/>
    <w:rsid w:val="001121D5"/>
    <w:rsid w:val="001134B0"/>
    <w:rsid w:val="00117AEA"/>
    <w:rsid w:val="00125046"/>
    <w:rsid w:val="00125724"/>
    <w:rsid w:val="00126977"/>
    <w:rsid w:val="00127364"/>
    <w:rsid w:val="00130CCC"/>
    <w:rsid w:val="0013335F"/>
    <w:rsid w:val="00133465"/>
    <w:rsid w:val="00133DD5"/>
    <w:rsid w:val="0013610D"/>
    <w:rsid w:val="001370D9"/>
    <w:rsid w:val="001410CE"/>
    <w:rsid w:val="00141A1D"/>
    <w:rsid w:val="00143CE9"/>
    <w:rsid w:val="00143DAE"/>
    <w:rsid w:val="00146005"/>
    <w:rsid w:val="001471BC"/>
    <w:rsid w:val="00150DB9"/>
    <w:rsid w:val="001523E0"/>
    <w:rsid w:val="0015540E"/>
    <w:rsid w:val="00160856"/>
    <w:rsid w:val="00163B6D"/>
    <w:rsid w:val="0017214A"/>
    <w:rsid w:val="00172371"/>
    <w:rsid w:val="0017295D"/>
    <w:rsid w:val="001729F9"/>
    <w:rsid w:val="001761A3"/>
    <w:rsid w:val="00180FEE"/>
    <w:rsid w:val="00182F0F"/>
    <w:rsid w:val="0018469C"/>
    <w:rsid w:val="00184D3E"/>
    <w:rsid w:val="001874DA"/>
    <w:rsid w:val="00191287"/>
    <w:rsid w:val="001919A9"/>
    <w:rsid w:val="00194B05"/>
    <w:rsid w:val="001A2340"/>
    <w:rsid w:val="001A5B2C"/>
    <w:rsid w:val="001A5BCA"/>
    <w:rsid w:val="001A7650"/>
    <w:rsid w:val="001B3FAA"/>
    <w:rsid w:val="001B6189"/>
    <w:rsid w:val="001C14E3"/>
    <w:rsid w:val="001C24FA"/>
    <w:rsid w:val="001C51AF"/>
    <w:rsid w:val="001C64F7"/>
    <w:rsid w:val="001C779D"/>
    <w:rsid w:val="001C7ED4"/>
    <w:rsid w:val="001D1246"/>
    <w:rsid w:val="001D1915"/>
    <w:rsid w:val="001D1EB5"/>
    <w:rsid w:val="001D2B0F"/>
    <w:rsid w:val="001D3AF0"/>
    <w:rsid w:val="001D3B9A"/>
    <w:rsid w:val="001D522D"/>
    <w:rsid w:val="001D5D1D"/>
    <w:rsid w:val="001E16F1"/>
    <w:rsid w:val="001E1C11"/>
    <w:rsid w:val="001E3301"/>
    <w:rsid w:val="001E3ECA"/>
    <w:rsid w:val="001F0A76"/>
    <w:rsid w:val="001F12CD"/>
    <w:rsid w:val="001F174E"/>
    <w:rsid w:val="001F2BF5"/>
    <w:rsid w:val="00201804"/>
    <w:rsid w:val="00201D50"/>
    <w:rsid w:val="00205A32"/>
    <w:rsid w:val="0020638F"/>
    <w:rsid w:val="00216369"/>
    <w:rsid w:val="00216C26"/>
    <w:rsid w:val="00217DD8"/>
    <w:rsid w:val="00222841"/>
    <w:rsid w:val="00223076"/>
    <w:rsid w:val="00223300"/>
    <w:rsid w:val="00224713"/>
    <w:rsid w:val="002272BD"/>
    <w:rsid w:val="002340D0"/>
    <w:rsid w:val="0023461D"/>
    <w:rsid w:val="002423C9"/>
    <w:rsid w:val="002443F9"/>
    <w:rsid w:val="002444F4"/>
    <w:rsid w:val="00246E86"/>
    <w:rsid w:val="00247294"/>
    <w:rsid w:val="002510A6"/>
    <w:rsid w:val="00257305"/>
    <w:rsid w:val="00261879"/>
    <w:rsid w:val="00263E10"/>
    <w:rsid w:val="00264019"/>
    <w:rsid w:val="0026406D"/>
    <w:rsid w:val="00270426"/>
    <w:rsid w:val="00270AAD"/>
    <w:rsid w:val="00275026"/>
    <w:rsid w:val="0027655F"/>
    <w:rsid w:val="0027779B"/>
    <w:rsid w:val="002854BE"/>
    <w:rsid w:val="00285F9E"/>
    <w:rsid w:val="00286705"/>
    <w:rsid w:val="00286B11"/>
    <w:rsid w:val="00287642"/>
    <w:rsid w:val="0028796C"/>
    <w:rsid w:val="00297567"/>
    <w:rsid w:val="002A086D"/>
    <w:rsid w:val="002A31AD"/>
    <w:rsid w:val="002A35B2"/>
    <w:rsid w:val="002A67B1"/>
    <w:rsid w:val="002A6CF1"/>
    <w:rsid w:val="002A74D5"/>
    <w:rsid w:val="002B0292"/>
    <w:rsid w:val="002B6A0B"/>
    <w:rsid w:val="002C1D80"/>
    <w:rsid w:val="002C2591"/>
    <w:rsid w:val="002C3B9B"/>
    <w:rsid w:val="002C4472"/>
    <w:rsid w:val="002C6A75"/>
    <w:rsid w:val="002D0949"/>
    <w:rsid w:val="002D23FB"/>
    <w:rsid w:val="002D3607"/>
    <w:rsid w:val="002D3929"/>
    <w:rsid w:val="002D4EF5"/>
    <w:rsid w:val="002D557C"/>
    <w:rsid w:val="002D5958"/>
    <w:rsid w:val="002D77D6"/>
    <w:rsid w:val="002D7E18"/>
    <w:rsid w:val="002E0078"/>
    <w:rsid w:val="002E2EA7"/>
    <w:rsid w:val="002E6174"/>
    <w:rsid w:val="002F06F6"/>
    <w:rsid w:val="002F13A0"/>
    <w:rsid w:val="002F194F"/>
    <w:rsid w:val="002F250B"/>
    <w:rsid w:val="002F2B9A"/>
    <w:rsid w:val="002F3804"/>
    <w:rsid w:val="002F3C14"/>
    <w:rsid w:val="002F5CB9"/>
    <w:rsid w:val="003055DD"/>
    <w:rsid w:val="00305D36"/>
    <w:rsid w:val="003073E2"/>
    <w:rsid w:val="00311AC5"/>
    <w:rsid w:val="00322BA7"/>
    <w:rsid w:val="00325AC8"/>
    <w:rsid w:val="00325D93"/>
    <w:rsid w:val="0032603F"/>
    <w:rsid w:val="00326F19"/>
    <w:rsid w:val="0032789C"/>
    <w:rsid w:val="00330493"/>
    <w:rsid w:val="00330B05"/>
    <w:rsid w:val="003326CB"/>
    <w:rsid w:val="00333A09"/>
    <w:rsid w:val="0033417A"/>
    <w:rsid w:val="0033597C"/>
    <w:rsid w:val="0033628E"/>
    <w:rsid w:val="00337D69"/>
    <w:rsid w:val="00344ED0"/>
    <w:rsid w:val="00346376"/>
    <w:rsid w:val="003505D6"/>
    <w:rsid w:val="0035095F"/>
    <w:rsid w:val="00352D7D"/>
    <w:rsid w:val="003616E3"/>
    <w:rsid w:val="00361965"/>
    <w:rsid w:val="0036425F"/>
    <w:rsid w:val="00365823"/>
    <w:rsid w:val="00372877"/>
    <w:rsid w:val="00373A79"/>
    <w:rsid w:val="003763AA"/>
    <w:rsid w:val="00377B39"/>
    <w:rsid w:val="00381295"/>
    <w:rsid w:val="003815F2"/>
    <w:rsid w:val="0038205F"/>
    <w:rsid w:val="00382967"/>
    <w:rsid w:val="00385151"/>
    <w:rsid w:val="00385CEB"/>
    <w:rsid w:val="00392657"/>
    <w:rsid w:val="00392C19"/>
    <w:rsid w:val="0039346E"/>
    <w:rsid w:val="0039572C"/>
    <w:rsid w:val="0039614C"/>
    <w:rsid w:val="00396EE2"/>
    <w:rsid w:val="003A07F3"/>
    <w:rsid w:val="003A2D40"/>
    <w:rsid w:val="003A3D4A"/>
    <w:rsid w:val="003A48A6"/>
    <w:rsid w:val="003A4DD3"/>
    <w:rsid w:val="003A5812"/>
    <w:rsid w:val="003A7E2B"/>
    <w:rsid w:val="003B3D4D"/>
    <w:rsid w:val="003B3FF4"/>
    <w:rsid w:val="003B73EA"/>
    <w:rsid w:val="003C15FD"/>
    <w:rsid w:val="003C3101"/>
    <w:rsid w:val="003C71DA"/>
    <w:rsid w:val="003C750D"/>
    <w:rsid w:val="003C796B"/>
    <w:rsid w:val="003D6BCC"/>
    <w:rsid w:val="003E068A"/>
    <w:rsid w:val="003E1BC3"/>
    <w:rsid w:val="003E24CF"/>
    <w:rsid w:val="003E2BF6"/>
    <w:rsid w:val="003E62BA"/>
    <w:rsid w:val="003E6601"/>
    <w:rsid w:val="003F2642"/>
    <w:rsid w:val="003F2A77"/>
    <w:rsid w:val="003F5918"/>
    <w:rsid w:val="003F7027"/>
    <w:rsid w:val="00401FF3"/>
    <w:rsid w:val="004029E2"/>
    <w:rsid w:val="004041EC"/>
    <w:rsid w:val="004066F0"/>
    <w:rsid w:val="00410FBB"/>
    <w:rsid w:val="00412C5D"/>
    <w:rsid w:val="00412EFA"/>
    <w:rsid w:val="004154DA"/>
    <w:rsid w:val="00415B98"/>
    <w:rsid w:val="00424D89"/>
    <w:rsid w:val="00425D4F"/>
    <w:rsid w:val="00425FE8"/>
    <w:rsid w:val="00427CA3"/>
    <w:rsid w:val="00430890"/>
    <w:rsid w:val="004313B3"/>
    <w:rsid w:val="00435406"/>
    <w:rsid w:val="00440756"/>
    <w:rsid w:val="00440CA7"/>
    <w:rsid w:val="00442AB5"/>
    <w:rsid w:val="004430EC"/>
    <w:rsid w:val="004437DB"/>
    <w:rsid w:val="004449E8"/>
    <w:rsid w:val="00447725"/>
    <w:rsid w:val="00447BEC"/>
    <w:rsid w:val="004502FA"/>
    <w:rsid w:val="00451A62"/>
    <w:rsid w:val="00451F50"/>
    <w:rsid w:val="00452736"/>
    <w:rsid w:val="00453B71"/>
    <w:rsid w:val="0045609A"/>
    <w:rsid w:val="0045681C"/>
    <w:rsid w:val="00457D01"/>
    <w:rsid w:val="0046134E"/>
    <w:rsid w:val="00464AD3"/>
    <w:rsid w:val="00464FFF"/>
    <w:rsid w:val="004654D9"/>
    <w:rsid w:val="00467532"/>
    <w:rsid w:val="00470192"/>
    <w:rsid w:val="0048216D"/>
    <w:rsid w:val="00483037"/>
    <w:rsid w:val="00484118"/>
    <w:rsid w:val="00486D25"/>
    <w:rsid w:val="0048E908"/>
    <w:rsid w:val="00490386"/>
    <w:rsid w:val="0049123C"/>
    <w:rsid w:val="00492BE7"/>
    <w:rsid w:val="00493AAE"/>
    <w:rsid w:val="004944CE"/>
    <w:rsid w:val="004A02FE"/>
    <w:rsid w:val="004A0C99"/>
    <w:rsid w:val="004A1423"/>
    <w:rsid w:val="004A398A"/>
    <w:rsid w:val="004A5E1E"/>
    <w:rsid w:val="004B00B8"/>
    <w:rsid w:val="004B2136"/>
    <w:rsid w:val="004B4426"/>
    <w:rsid w:val="004B7B53"/>
    <w:rsid w:val="004C0A24"/>
    <w:rsid w:val="004C130B"/>
    <w:rsid w:val="004C18AB"/>
    <w:rsid w:val="004C2189"/>
    <w:rsid w:val="004C2560"/>
    <w:rsid w:val="004C3852"/>
    <w:rsid w:val="004C395B"/>
    <w:rsid w:val="004C3AD5"/>
    <w:rsid w:val="004C4B4E"/>
    <w:rsid w:val="004C6F8D"/>
    <w:rsid w:val="004C7807"/>
    <w:rsid w:val="004C7DF2"/>
    <w:rsid w:val="004D213A"/>
    <w:rsid w:val="004D2B6B"/>
    <w:rsid w:val="004D407D"/>
    <w:rsid w:val="004D6B3D"/>
    <w:rsid w:val="004D7798"/>
    <w:rsid w:val="004E182F"/>
    <w:rsid w:val="004E1AC7"/>
    <w:rsid w:val="004E4000"/>
    <w:rsid w:val="004E5BA1"/>
    <w:rsid w:val="004E622C"/>
    <w:rsid w:val="004E6D36"/>
    <w:rsid w:val="004F1079"/>
    <w:rsid w:val="004F3E6C"/>
    <w:rsid w:val="004F48DE"/>
    <w:rsid w:val="004F67BD"/>
    <w:rsid w:val="004F681C"/>
    <w:rsid w:val="004F68AF"/>
    <w:rsid w:val="004F718A"/>
    <w:rsid w:val="004F7E8D"/>
    <w:rsid w:val="005028BE"/>
    <w:rsid w:val="0050295A"/>
    <w:rsid w:val="00503271"/>
    <w:rsid w:val="005032CF"/>
    <w:rsid w:val="005033C9"/>
    <w:rsid w:val="00503773"/>
    <w:rsid w:val="00506BCF"/>
    <w:rsid w:val="00515192"/>
    <w:rsid w:val="00521468"/>
    <w:rsid w:val="005238E9"/>
    <w:rsid w:val="00523EB4"/>
    <w:rsid w:val="00525F88"/>
    <w:rsid w:val="0052762E"/>
    <w:rsid w:val="00530118"/>
    <w:rsid w:val="0053225A"/>
    <w:rsid w:val="00534012"/>
    <w:rsid w:val="0054014C"/>
    <w:rsid w:val="00542061"/>
    <w:rsid w:val="0054308D"/>
    <w:rsid w:val="0054594A"/>
    <w:rsid w:val="005462DF"/>
    <w:rsid w:val="00546E01"/>
    <w:rsid w:val="00550CE9"/>
    <w:rsid w:val="00551CBE"/>
    <w:rsid w:val="00554142"/>
    <w:rsid w:val="00557145"/>
    <w:rsid w:val="005605A3"/>
    <w:rsid w:val="00561144"/>
    <w:rsid w:val="00562177"/>
    <w:rsid w:val="00566B30"/>
    <w:rsid w:val="005678D1"/>
    <w:rsid w:val="005703E6"/>
    <w:rsid w:val="005733CC"/>
    <w:rsid w:val="0057765D"/>
    <w:rsid w:val="00577D76"/>
    <w:rsid w:val="00581B72"/>
    <w:rsid w:val="0058248B"/>
    <w:rsid w:val="00582A89"/>
    <w:rsid w:val="0058404B"/>
    <w:rsid w:val="005842F2"/>
    <w:rsid w:val="00584ED9"/>
    <w:rsid w:val="00585543"/>
    <w:rsid w:val="0058753B"/>
    <w:rsid w:val="00591C69"/>
    <w:rsid w:val="005948C2"/>
    <w:rsid w:val="00595D5D"/>
    <w:rsid w:val="00597862"/>
    <w:rsid w:val="00597F76"/>
    <w:rsid w:val="005A453B"/>
    <w:rsid w:val="005A469C"/>
    <w:rsid w:val="005B1B6E"/>
    <w:rsid w:val="005B1F5C"/>
    <w:rsid w:val="005B2C77"/>
    <w:rsid w:val="005B3044"/>
    <w:rsid w:val="005B499F"/>
    <w:rsid w:val="005B49F7"/>
    <w:rsid w:val="005B797C"/>
    <w:rsid w:val="005D19A4"/>
    <w:rsid w:val="005D4B3D"/>
    <w:rsid w:val="005E0A44"/>
    <w:rsid w:val="005E1C9B"/>
    <w:rsid w:val="005E45F5"/>
    <w:rsid w:val="005E5E5A"/>
    <w:rsid w:val="005F1E49"/>
    <w:rsid w:val="005F558F"/>
    <w:rsid w:val="005F6A77"/>
    <w:rsid w:val="005F784C"/>
    <w:rsid w:val="00600FD4"/>
    <w:rsid w:val="00601752"/>
    <w:rsid w:val="006049D6"/>
    <w:rsid w:val="00607493"/>
    <w:rsid w:val="00612137"/>
    <w:rsid w:val="00613EE4"/>
    <w:rsid w:val="00616ACF"/>
    <w:rsid w:val="00621CDE"/>
    <w:rsid w:val="00623B6D"/>
    <w:rsid w:val="00623D8B"/>
    <w:rsid w:val="006378E4"/>
    <w:rsid w:val="0064141B"/>
    <w:rsid w:val="00642C58"/>
    <w:rsid w:val="00643A41"/>
    <w:rsid w:val="00644A61"/>
    <w:rsid w:val="006455E2"/>
    <w:rsid w:val="00647806"/>
    <w:rsid w:val="0065258E"/>
    <w:rsid w:val="0065278D"/>
    <w:rsid w:val="00652F75"/>
    <w:rsid w:val="00653AD6"/>
    <w:rsid w:val="006568BD"/>
    <w:rsid w:val="006572B4"/>
    <w:rsid w:val="006573C3"/>
    <w:rsid w:val="00660CED"/>
    <w:rsid w:val="006612FC"/>
    <w:rsid w:val="00662E42"/>
    <w:rsid w:val="006634C3"/>
    <w:rsid w:val="00663E83"/>
    <w:rsid w:val="00664E33"/>
    <w:rsid w:val="0066504D"/>
    <w:rsid w:val="00666DEA"/>
    <w:rsid w:val="00666EB3"/>
    <w:rsid w:val="00672D41"/>
    <w:rsid w:val="00675A7B"/>
    <w:rsid w:val="0067747B"/>
    <w:rsid w:val="006778E3"/>
    <w:rsid w:val="006802FC"/>
    <w:rsid w:val="0068381F"/>
    <w:rsid w:val="0068504D"/>
    <w:rsid w:val="00685AFE"/>
    <w:rsid w:val="00686417"/>
    <w:rsid w:val="00687716"/>
    <w:rsid w:val="00687ECB"/>
    <w:rsid w:val="0069255B"/>
    <w:rsid w:val="00692C20"/>
    <w:rsid w:val="00692E16"/>
    <w:rsid w:val="00696DE9"/>
    <w:rsid w:val="00697471"/>
    <w:rsid w:val="006A0E83"/>
    <w:rsid w:val="006A1E08"/>
    <w:rsid w:val="006A3AA3"/>
    <w:rsid w:val="006A50E4"/>
    <w:rsid w:val="006A5BAE"/>
    <w:rsid w:val="006A644A"/>
    <w:rsid w:val="006A7ADF"/>
    <w:rsid w:val="006B1FB5"/>
    <w:rsid w:val="006B2322"/>
    <w:rsid w:val="006B355F"/>
    <w:rsid w:val="006B3676"/>
    <w:rsid w:val="006C123C"/>
    <w:rsid w:val="006C2208"/>
    <w:rsid w:val="006C38DA"/>
    <w:rsid w:val="006C6E1D"/>
    <w:rsid w:val="006C79D2"/>
    <w:rsid w:val="006D03F9"/>
    <w:rsid w:val="006D472C"/>
    <w:rsid w:val="006D58EC"/>
    <w:rsid w:val="006D60A7"/>
    <w:rsid w:val="006D771D"/>
    <w:rsid w:val="006E3EFC"/>
    <w:rsid w:val="006E410B"/>
    <w:rsid w:val="006E46EF"/>
    <w:rsid w:val="006E4AB6"/>
    <w:rsid w:val="006F0D6F"/>
    <w:rsid w:val="006F2E62"/>
    <w:rsid w:val="006F3EDD"/>
    <w:rsid w:val="006F4A56"/>
    <w:rsid w:val="006F6B79"/>
    <w:rsid w:val="006F6F56"/>
    <w:rsid w:val="007002A7"/>
    <w:rsid w:val="0070190F"/>
    <w:rsid w:val="0070438F"/>
    <w:rsid w:val="00704CEE"/>
    <w:rsid w:val="007071B1"/>
    <w:rsid w:val="007101A2"/>
    <w:rsid w:val="00711751"/>
    <w:rsid w:val="00712634"/>
    <w:rsid w:val="007178CE"/>
    <w:rsid w:val="00717F6B"/>
    <w:rsid w:val="007209AC"/>
    <w:rsid w:val="00724E4E"/>
    <w:rsid w:val="007276F8"/>
    <w:rsid w:val="00730056"/>
    <w:rsid w:val="007300E9"/>
    <w:rsid w:val="00734CAE"/>
    <w:rsid w:val="00735097"/>
    <w:rsid w:val="00735CB7"/>
    <w:rsid w:val="00737570"/>
    <w:rsid w:val="00740888"/>
    <w:rsid w:val="0074299A"/>
    <w:rsid w:val="00742A0A"/>
    <w:rsid w:val="007449C7"/>
    <w:rsid w:val="00745664"/>
    <w:rsid w:val="007464FB"/>
    <w:rsid w:val="00746C79"/>
    <w:rsid w:val="00746DE0"/>
    <w:rsid w:val="00761DA2"/>
    <w:rsid w:val="00762C76"/>
    <w:rsid w:val="00765C10"/>
    <w:rsid w:val="00766458"/>
    <w:rsid w:val="0077112E"/>
    <w:rsid w:val="007718C0"/>
    <w:rsid w:val="00771BFC"/>
    <w:rsid w:val="00780551"/>
    <w:rsid w:val="007840A7"/>
    <w:rsid w:val="007871DF"/>
    <w:rsid w:val="00792BDD"/>
    <w:rsid w:val="00797CD3"/>
    <w:rsid w:val="007A01AA"/>
    <w:rsid w:val="007A1439"/>
    <w:rsid w:val="007A3F22"/>
    <w:rsid w:val="007A6D34"/>
    <w:rsid w:val="007A6E76"/>
    <w:rsid w:val="007B174C"/>
    <w:rsid w:val="007B44A4"/>
    <w:rsid w:val="007B54BB"/>
    <w:rsid w:val="007C4F08"/>
    <w:rsid w:val="007D0B93"/>
    <w:rsid w:val="007D1354"/>
    <w:rsid w:val="007D1FE4"/>
    <w:rsid w:val="007D4704"/>
    <w:rsid w:val="007D6296"/>
    <w:rsid w:val="007E04ED"/>
    <w:rsid w:val="007E3DF0"/>
    <w:rsid w:val="007F5A09"/>
    <w:rsid w:val="007F6A16"/>
    <w:rsid w:val="007F6BD6"/>
    <w:rsid w:val="00800741"/>
    <w:rsid w:val="008017BE"/>
    <w:rsid w:val="00802F1B"/>
    <w:rsid w:val="00806648"/>
    <w:rsid w:val="008110AE"/>
    <w:rsid w:val="00813B6D"/>
    <w:rsid w:val="00814B42"/>
    <w:rsid w:val="00821DFC"/>
    <w:rsid w:val="00824B49"/>
    <w:rsid w:val="00826E3C"/>
    <w:rsid w:val="00831769"/>
    <w:rsid w:val="008319D3"/>
    <w:rsid w:val="00831AA6"/>
    <w:rsid w:val="00834252"/>
    <w:rsid w:val="008354BF"/>
    <w:rsid w:val="008361D3"/>
    <w:rsid w:val="00836FEF"/>
    <w:rsid w:val="00843F28"/>
    <w:rsid w:val="0084488A"/>
    <w:rsid w:val="008450EA"/>
    <w:rsid w:val="00850266"/>
    <w:rsid w:val="00850C85"/>
    <w:rsid w:val="008521ED"/>
    <w:rsid w:val="00853343"/>
    <w:rsid w:val="00854922"/>
    <w:rsid w:val="00860187"/>
    <w:rsid w:val="00860F27"/>
    <w:rsid w:val="00864633"/>
    <w:rsid w:val="00866FCE"/>
    <w:rsid w:val="0086741F"/>
    <w:rsid w:val="00867DA0"/>
    <w:rsid w:val="008715ED"/>
    <w:rsid w:val="00874D5C"/>
    <w:rsid w:val="0087539F"/>
    <w:rsid w:val="008758DD"/>
    <w:rsid w:val="008763F7"/>
    <w:rsid w:val="008767A6"/>
    <w:rsid w:val="0087684F"/>
    <w:rsid w:val="008809AF"/>
    <w:rsid w:val="0088147A"/>
    <w:rsid w:val="008822BA"/>
    <w:rsid w:val="008838D9"/>
    <w:rsid w:val="0088413C"/>
    <w:rsid w:val="008844A2"/>
    <w:rsid w:val="008848EE"/>
    <w:rsid w:val="00884E68"/>
    <w:rsid w:val="0088621F"/>
    <w:rsid w:val="00892A71"/>
    <w:rsid w:val="008A03FC"/>
    <w:rsid w:val="008A3659"/>
    <w:rsid w:val="008A3B32"/>
    <w:rsid w:val="008A3C63"/>
    <w:rsid w:val="008B281D"/>
    <w:rsid w:val="008B3561"/>
    <w:rsid w:val="008B4372"/>
    <w:rsid w:val="008B43A2"/>
    <w:rsid w:val="008B5DD5"/>
    <w:rsid w:val="008B6665"/>
    <w:rsid w:val="008B71D4"/>
    <w:rsid w:val="008B7E21"/>
    <w:rsid w:val="008C19B7"/>
    <w:rsid w:val="008C29A9"/>
    <w:rsid w:val="008C2AA2"/>
    <w:rsid w:val="008C3DF2"/>
    <w:rsid w:val="008C4DA3"/>
    <w:rsid w:val="008C53D8"/>
    <w:rsid w:val="008D13A2"/>
    <w:rsid w:val="008D4F18"/>
    <w:rsid w:val="008D5708"/>
    <w:rsid w:val="008D638D"/>
    <w:rsid w:val="008D7984"/>
    <w:rsid w:val="008D7D62"/>
    <w:rsid w:val="008E0D64"/>
    <w:rsid w:val="008E20AB"/>
    <w:rsid w:val="008E2A7A"/>
    <w:rsid w:val="008E3441"/>
    <w:rsid w:val="008E37CC"/>
    <w:rsid w:val="008E5902"/>
    <w:rsid w:val="008E7321"/>
    <w:rsid w:val="008E7D8C"/>
    <w:rsid w:val="008F003A"/>
    <w:rsid w:val="008F17B4"/>
    <w:rsid w:val="008F2CCE"/>
    <w:rsid w:val="008F4D11"/>
    <w:rsid w:val="008F5ACD"/>
    <w:rsid w:val="008F646F"/>
    <w:rsid w:val="008F6B9D"/>
    <w:rsid w:val="00900768"/>
    <w:rsid w:val="00904124"/>
    <w:rsid w:val="009057CB"/>
    <w:rsid w:val="00906604"/>
    <w:rsid w:val="009070EF"/>
    <w:rsid w:val="0091300B"/>
    <w:rsid w:val="00914E0D"/>
    <w:rsid w:val="00921A4C"/>
    <w:rsid w:val="009252ED"/>
    <w:rsid w:val="00930225"/>
    <w:rsid w:val="00931885"/>
    <w:rsid w:val="009320F9"/>
    <w:rsid w:val="0093685A"/>
    <w:rsid w:val="00937C00"/>
    <w:rsid w:val="0094058C"/>
    <w:rsid w:val="009427B3"/>
    <w:rsid w:val="00943BA8"/>
    <w:rsid w:val="00944932"/>
    <w:rsid w:val="009459C9"/>
    <w:rsid w:val="0094780E"/>
    <w:rsid w:val="009535C1"/>
    <w:rsid w:val="00955457"/>
    <w:rsid w:val="00956A20"/>
    <w:rsid w:val="00962414"/>
    <w:rsid w:val="009637DE"/>
    <w:rsid w:val="0096435C"/>
    <w:rsid w:val="00964B96"/>
    <w:rsid w:val="009717D8"/>
    <w:rsid w:val="009756E0"/>
    <w:rsid w:val="0097603A"/>
    <w:rsid w:val="00977FE5"/>
    <w:rsid w:val="00980451"/>
    <w:rsid w:val="00980C45"/>
    <w:rsid w:val="009812E8"/>
    <w:rsid w:val="009821B9"/>
    <w:rsid w:val="009825DB"/>
    <w:rsid w:val="009850E6"/>
    <w:rsid w:val="009850EE"/>
    <w:rsid w:val="009850F4"/>
    <w:rsid w:val="00987A83"/>
    <w:rsid w:val="009903F0"/>
    <w:rsid w:val="009916F9"/>
    <w:rsid w:val="009A0467"/>
    <w:rsid w:val="009A0976"/>
    <w:rsid w:val="009A46C0"/>
    <w:rsid w:val="009A4A73"/>
    <w:rsid w:val="009A5BC0"/>
    <w:rsid w:val="009A6572"/>
    <w:rsid w:val="009B11FF"/>
    <w:rsid w:val="009B22D1"/>
    <w:rsid w:val="009B477B"/>
    <w:rsid w:val="009B4D67"/>
    <w:rsid w:val="009B553B"/>
    <w:rsid w:val="009B5BB3"/>
    <w:rsid w:val="009B7DF4"/>
    <w:rsid w:val="009B7F2F"/>
    <w:rsid w:val="009C0F01"/>
    <w:rsid w:val="009C485F"/>
    <w:rsid w:val="009C595E"/>
    <w:rsid w:val="009C6393"/>
    <w:rsid w:val="009C71F6"/>
    <w:rsid w:val="009C7BC2"/>
    <w:rsid w:val="009C7F2F"/>
    <w:rsid w:val="009D00AB"/>
    <w:rsid w:val="009D276C"/>
    <w:rsid w:val="009D2CE2"/>
    <w:rsid w:val="009E2AAB"/>
    <w:rsid w:val="009E34B7"/>
    <w:rsid w:val="009E6277"/>
    <w:rsid w:val="009E6BAC"/>
    <w:rsid w:val="009E71C1"/>
    <w:rsid w:val="009E777C"/>
    <w:rsid w:val="009F408D"/>
    <w:rsid w:val="009F5682"/>
    <w:rsid w:val="00A023FB"/>
    <w:rsid w:val="00A04E47"/>
    <w:rsid w:val="00A05B68"/>
    <w:rsid w:val="00A06090"/>
    <w:rsid w:val="00A076CC"/>
    <w:rsid w:val="00A1028A"/>
    <w:rsid w:val="00A10B34"/>
    <w:rsid w:val="00A119B9"/>
    <w:rsid w:val="00A12D17"/>
    <w:rsid w:val="00A13755"/>
    <w:rsid w:val="00A14256"/>
    <w:rsid w:val="00A17BA1"/>
    <w:rsid w:val="00A21735"/>
    <w:rsid w:val="00A243BB"/>
    <w:rsid w:val="00A25B27"/>
    <w:rsid w:val="00A26250"/>
    <w:rsid w:val="00A30AF3"/>
    <w:rsid w:val="00A34B2E"/>
    <w:rsid w:val="00A365C0"/>
    <w:rsid w:val="00A41433"/>
    <w:rsid w:val="00A507E5"/>
    <w:rsid w:val="00A509C6"/>
    <w:rsid w:val="00A5572E"/>
    <w:rsid w:val="00A57419"/>
    <w:rsid w:val="00A5741B"/>
    <w:rsid w:val="00A57BAA"/>
    <w:rsid w:val="00A57D48"/>
    <w:rsid w:val="00A57F33"/>
    <w:rsid w:val="00A63B02"/>
    <w:rsid w:val="00A6442E"/>
    <w:rsid w:val="00A64616"/>
    <w:rsid w:val="00A65430"/>
    <w:rsid w:val="00A65D3D"/>
    <w:rsid w:val="00A672D4"/>
    <w:rsid w:val="00A70466"/>
    <w:rsid w:val="00A71EE6"/>
    <w:rsid w:val="00A8159A"/>
    <w:rsid w:val="00A83D60"/>
    <w:rsid w:val="00A84531"/>
    <w:rsid w:val="00A84EB6"/>
    <w:rsid w:val="00A8598B"/>
    <w:rsid w:val="00A92EC5"/>
    <w:rsid w:val="00A93854"/>
    <w:rsid w:val="00A95994"/>
    <w:rsid w:val="00A95E34"/>
    <w:rsid w:val="00A96565"/>
    <w:rsid w:val="00AA3000"/>
    <w:rsid w:val="00AB087A"/>
    <w:rsid w:val="00AB27DF"/>
    <w:rsid w:val="00AB3E32"/>
    <w:rsid w:val="00AB45B4"/>
    <w:rsid w:val="00AB538B"/>
    <w:rsid w:val="00AC1BD6"/>
    <w:rsid w:val="00AC351C"/>
    <w:rsid w:val="00AC3822"/>
    <w:rsid w:val="00AC7610"/>
    <w:rsid w:val="00AD1FF2"/>
    <w:rsid w:val="00AD472B"/>
    <w:rsid w:val="00AD5D4B"/>
    <w:rsid w:val="00AD6080"/>
    <w:rsid w:val="00AE0E4F"/>
    <w:rsid w:val="00AE2800"/>
    <w:rsid w:val="00AE2C3D"/>
    <w:rsid w:val="00AE2D70"/>
    <w:rsid w:val="00AE32AB"/>
    <w:rsid w:val="00AF0ECD"/>
    <w:rsid w:val="00AF33A5"/>
    <w:rsid w:val="00AF3445"/>
    <w:rsid w:val="00AF369E"/>
    <w:rsid w:val="00AF4D13"/>
    <w:rsid w:val="00AF623A"/>
    <w:rsid w:val="00B00C04"/>
    <w:rsid w:val="00B05DE4"/>
    <w:rsid w:val="00B06C8F"/>
    <w:rsid w:val="00B1114C"/>
    <w:rsid w:val="00B11483"/>
    <w:rsid w:val="00B11C40"/>
    <w:rsid w:val="00B12E72"/>
    <w:rsid w:val="00B16702"/>
    <w:rsid w:val="00B205A2"/>
    <w:rsid w:val="00B21D19"/>
    <w:rsid w:val="00B21EE0"/>
    <w:rsid w:val="00B25BBC"/>
    <w:rsid w:val="00B30CDD"/>
    <w:rsid w:val="00B31119"/>
    <w:rsid w:val="00B379B5"/>
    <w:rsid w:val="00B4219E"/>
    <w:rsid w:val="00B46299"/>
    <w:rsid w:val="00B50F45"/>
    <w:rsid w:val="00B518FE"/>
    <w:rsid w:val="00B5271B"/>
    <w:rsid w:val="00B532FB"/>
    <w:rsid w:val="00B57E4D"/>
    <w:rsid w:val="00B65D94"/>
    <w:rsid w:val="00B65EB0"/>
    <w:rsid w:val="00B66B92"/>
    <w:rsid w:val="00B71BBF"/>
    <w:rsid w:val="00B73B7A"/>
    <w:rsid w:val="00B73DC4"/>
    <w:rsid w:val="00B741B0"/>
    <w:rsid w:val="00B7771F"/>
    <w:rsid w:val="00B80F6D"/>
    <w:rsid w:val="00B817BA"/>
    <w:rsid w:val="00B829DA"/>
    <w:rsid w:val="00B83B9A"/>
    <w:rsid w:val="00B9135F"/>
    <w:rsid w:val="00B9165F"/>
    <w:rsid w:val="00B9565A"/>
    <w:rsid w:val="00B96CB8"/>
    <w:rsid w:val="00B9722E"/>
    <w:rsid w:val="00BA20EC"/>
    <w:rsid w:val="00BA724A"/>
    <w:rsid w:val="00BA7679"/>
    <w:rsid w:val="00BB08F5"/>
    <w:rsid w:val="00BB1BE9"/>
    <w:rsid w:val="00BB2C09"/>
    <w:rsid w:val="00BB3E04"/>
    <w:rsid w:val="00BB5DFE"/>
    <w:rsid w:val="00BB77C7"/>
    <w:rsid w:val="00BB791E"/>
    <w:rsid w:val="00BB7D9E"/>
    <w:rsid w:val="00BC06C7"/>
    <w:rsid w:val="00BC1B04"/>
    <w:rsid w:val="00BC2F85"/>
    <w:rsid w:val="00BC4531"/>
    <w:rsid w:val="00BC69BD"/>
    <w:rsid w:val="00BD2CCC"/>
    <w:rsid w:val="00BD3EF5"/>
    <w:rsid w:val="00BD6840"/>
    <w:rsid w:val="00BD74FE"/>
    <w:rsid w:val="00BD7624"/>
    <w:rsid w:val="00BD7D67"/>
    <w:rsid w:val="00BE03C8"/>
    <w:rsid w:val="00BE0DF7"/>
    <w:rsid w:val="00BE4FB9"/>
    <w:rsid w:val="00BF0EE8"/>
    <w:rsid w:val="00BF0F98"/>
    <w:rsid w:val="00BF1A07"/>
    <w:rsid w:val="00BF2CDB"/>
    <w:rsid w:val="00C00424"/>
    <w:rsid w:val="00C02A60"/>
    <w:rsid w:val="00C052FD"/>
    <w:rsid w:val="00C061F3"/>
    <w:rsid w:val="00C068A5"/>
    <w:rsid w:val="00C07CD4"/>
    <w:rsid w:val="00C10F48"/>
    <w:rsid w:val="00C1190C"/>
    <w:rsid w:val="00C122E9"/>
    <w:rsid w:val="00C17C00"/>
    <w:rsid w:val="00C21AA3"/>
    <w:rsid w:val="00C248F4"/>
    <w:rsid w:val="00C25747"/>
    <w:rsid w:val="00C273B5"/>
    <w:rsid w:val="00C3380F"/>
    <w:rsid w:val="00C3565F"/>
    <w:rsid w:val="00C36615"/>
    <w:rsid w:val="00C40B2E"/>
    <w:rsid w:val="00C510C9"/>
    <w:rsid w:val="00C512A1"/>
    <w:rsid w:val="00C52C73"/>
    <w:rsid w:val="00C548B1"/>
    <w:rsid w:val="00C65A4F"/>
    <w:rsid w:val="00C70664"/>
    <w:rsid w:val="00C7420C"/>
    <w:rsid w:val="00C74EDA"/>
    <w:rsid w:val="00C7599C"/>
    <w:rsid w:val="00C76BF7"/>
    <w:rsid w:val="00C772BC"/>
    <w:rsid w:val="00C83680"/>
    <w:rsid w:val="00C8415A"/>
    <w:rsid w:val="00C87F38"/>
    <w:rsid w:val="00C90087"/>
    <w:rsid w:val="00C95E2D"/>
    <w:rsid w:val="00CA24CD"/>
    <w:rsid w:val="00CA2E94"/>
    <w:rsid w:val="00CA35CA"/>
    <w:rsid w:val="00CA4DA8"/>
    <w:rsid w:val="00CA5292"/>
    <w:rsid w:val="00CA6654"/>
    <w:rsid w:val="00CB0AF7"/>
    <w:rsid w:val="00CC1268"/>
    <w:rsid w:val="00CC1706"/>
    <w:rsid w:val="00CC1937"/>
    <w:rsid w:val="00CC2983"/>
    <w:rsid w:val="00CC4120"/>
    <w:rsid w:val="00CD209D"/>
    <w:rsid w:val="00CD5A40"/>
    <w:rsid w:val="00CE2065"/>
    <w:rsid w:val="00CE23F5"/>
    <w:rsid w:val="00CE2A3C"/>
    <w:rsid w:val="00CE78D4"/>
    <w:rsid w:val="00CE7A6B"/>
    <w:rsid w:val="00CF1090"/>
    <w:rsid w:val="00CF1EAF"/>
    <w:rsid w:val="00CF4DBA"/>
    <w:rsid w:val="00CF76C0"/>
    <w:rsid w:val="00CF7F0D"/>
    <w:rsid w:val="00D016A3"/>
    <w:rsid w:val="00D018D0"/>
    <w:rsid w:val="00D04E22"/>
    <w:rsid w:val="00D052AD"/>
    <w:rsid w:val="00D07397"/>
    <w:rsid w:val="00D079F7"/>
    <w:rsid w:val="00D112A2"/>
    <w:rsid w:val="00D114DD"/>
    <w:rsid w:val="00D14D40"/>
    <w:rsid w:val="00D15795"/>
    <w:rsid w:val="00D174F0"/>
    <w:rsid w:val="00D21C99"/>
    <w:rsid w:val="00D236FB"/>
    <w:rsid w:val="00D24073"/>
    <w:rsid w:val="00D31403"/>
    <w:rsid w:val="00D34C2C"/>
    <w:rsid w:val="00D37D14"/>
    <w:rsid w:val="00D425AB"/>
    <w:rsid w:val="00D43F31"/>
    <w:rsid w:val="00D4529B"/>
    <w:rsid w:val="00D45D33"/>
    <w:rsid w:val="00D50581"/>
    <w:rsid w:val="00D52E3D"/>
    <w:rsid w:val="00D5339C"/>
    <w:rsid w:val="00D53E3E"/>
    <w:rsid w:val="00D54673"/>
    <w:rsid w:val="00D54DA1"/>
    <w:rsid w:val="00D550B3"/>
    <w:rsid w:val="00D56403"/>
    <w:rsid w:val="00D5667D"/>
    <w:rsid w:val="00D620EF"/>
    <w:rsid w:val="00D62FB9"/>
    <w:rsid w:val="00D632FA"/>
    <w:rsid w:val="00D63365"/>
    <w:rsid w:val="00D63CCE"/>
    <w:rsid w:val="00D64D7B"/>
    <w:rsid w:val="00D6733B"/>
    <w:rsid w:val="00D7109D"/>
    <w:rsid w:val="00D71527"/>
    <w:rsid w:val="00D73653"/>
    <w:rsid w:val="00D763AE"/>
    <w:rsid w:val="00D76471"/>
    <w:rsid w:val="00D84B43"/>
    <w:rsid w:val="00D872F9"/>
    <w:rsid w:val="00D8760C"/>
    <w:rsid w:val="00D8764F"/>
    <w:rsid w:val="00D9012E"/>
    <w:rsid w:val="00D90635"/>
    <w:rsid w:val="00DA0297"/>
    <w:rsid w:val="00DA38F8"/>
    <w:rsid w:val="00DA3C62"/>
    <w:rsid w:val="00DA69FA"/>
    <w:rsid w:val="00DB1A30"/>
    <w:rsid w:val="00DB2830"/>
    <w:rsid w:val="00DC01C5"/>
    <w:rsid w:val="00DC13DF"/>
    <w:rsid w:val="00DC43F1"/>
    <w:rsid w:val="00DC6D34"/>
    <w:rsid w:val="00DD0A19"/>
    <w:rsid w:val="00DD1A2B"/>
    <w:rsid w:val="00DD1B0D"/>
    <w:rsid w:val="00DD3285"/>
    <w:rsid w:val="00DD5ECC"/>
    <w:rsid w:val="00DD6F15"/>
    <w:rsid w:val="00DE02A9"/>
    <w:rsid w:val="00DE1E22"/>
    <w:rsid w:val="00DE35C0"/>
    <w:rsid w:val="00DE44E7"/>
    <w:rsid w:val="00DE690B"/>
    <w:rsid w:val="00DE6C74"/>
    <w:rsid w:val="00DF19DB"/>
    <w:rsid w:val="00DF54F1"/>
    <w:rsid w:val="00E002B5"/>
    <w:rsid w:val="00E0043C"/>
    <w:rsid w:val="00E04064"/>
    <w:rsid w:val="00E06D2A"/>
    <w:rsid w:val="00E10B38"/>
    <w:rsid w:val="00E13CCD"/>
    <w:rsid w:val="00E1657B"/>
    <w:rsid w:val="00E16AFE"/>
    <w:rsid w:val="00E204F6"/>
    <w:rsid w:val="00E21FDB"/>
    <w:rsid w:val="00E237FA"/>
    <w:rsid w:val="00E25D42"/>
    <w:rsid w:val="00E334A8"/>
    <w:rsid w:val="00E367A8"/>
    <w:rsid w:val="00E41F33"/>
    <w:rsid w:val="00E462CF"/>
    <w:rsid w:val="00E474A6"/>
    <w:rsid w:val="00E4798D"/>
    <w:rsid w:val="00E50C82"/>
    <w:rsid w:val="00E51397"/>
    <w:rsid w:val="00E52BE6"/>
    <w:rsid w:val="00E546FB"/>
    <w:rsid w:val="00E61613"/>
    <w:rsid w:val="00E63C2D"/>
    <w:rsid w:val="00E65596"/>
    <w:rsid w:val="00E74884"/>
    <w:rsid w:val="00E768F9"/>
    <w:rsid w:val="00E76D2E"/>
    <w:rsid w:val="00E77E34"/>
    <w:rsid w:val="00E82F9A"/>
    <w:rsid w:val="00E852EE"/>
    <w:rsid w:val="00E94CB8"/>
    <w:rsid w:val="00E96E56"/>
    <w:rsid w:val="00E96E8D"/>
    <w:rsid w:val="00E96F00"/>
    <w:rsid w:val="00EA289B"/>
    <w:rsid w:val="00EA3458"/>
    <w:rsid w:val="00EA419D"/>
    <w:rsid w:val="00EA512E"/>
    <w:rsid w:val="00EB0003"/>
    <w:rsid w:val="00EB123C"/>
    <w:rsid w:val="00EB5474"/>
    <w:rsid w:val="00EB6CBF"/>
    <w:rsid w:val="00EB770E"/>
    <w:rsid w:val="00EB7772"/>
    <w:rsid w:val="00EB7F98"/>
    <w:rsid w:val="00EC0AE7"/>
    <w:rsid w:val="00EC0CB2"/>
    <w:rsid w:val="00EC0DB1"/>
    <w:rsid w:val="00EC69D1"/>
    <w:rsid w:val="00EC7F49"/>
    <w:rsid w:val="00ED538D"/>
    <w:rsid w:val="00ED751B"/>
    <w:rsid w:val="00EE019B"/>
    <w:rsid w:val="00EE2DB9"/>
    <w:rsid w:val="00EE481F"/>
    <w:rsid w:val="00EE5B9F"/>
    <w:rsid w:val="00EE5F50"/>
    <w:rsid w:val="00EF3DFD"/>
    <w:rsid w:val="00EF4ADD"/>
    <w:rsid w:val="00EF6F7C"/>
    <w:rsid w:val="00F03BBD"/>
    <w:rsid w:val="00F047C8"/>
    <w:rsid w:val="00F06175"/>
    <w:rsid w:val="00F134E5"/>
    <w:rsid w:val="00F1401B"/>
    <w:rsid w:val="00F1491B"/>
    <w:rsid w:val="00F1632A"/>
    <w:rsid w:val="00F21172"/>
    <w:rsid w:val="00F21F08"/>
    <w:rsid w:val="00F22261"/>
    <w:rsid w:val="00F23F3B"/>
    <w:rsid w:val="00F26E95"/>
    <w:rsid w:val="00F30440"/>
    <w:rsid w:val="00F32A3D"/>
    <w:rsid w:val="00F33637"/>
    <w:rsid w:val="00F340A8"/>
    <w:rsid w:val="00F34993"/>
    <w:rsid w:val="00F35279"/>
    <w:rsid w:val="00F363CF"/>
    <w:rsid w:val="00F37A98"/>
    <w:rsid w:val="00F40840"/>
    <w:rsid w:val="00F40EAE"/>
    <w:rsid w:val="00F4329F"/>
    <w:rsid w:val="00F43842"/>
    <w:rsid w:val="00F4678A"/>
    <w:rsid w:val="00F52FF6"/>
    <w:rsid w:val="00F5367B"/>
    <w:rsid w:val="00F53AC3"/>
    <w:rsid w:val="00F53EC8"/>
    <w:rsid w:val="00F53F64"/>
    <w:rsid w:val="00F54B1F"/>
    <w:rsid w:val="00F65397"/>
    <w:rsid w:val="00F66B1F"/>
    <w:rsid w:val="00F6766A"/>
    <w:rsid w:val="00F72700"/>
    <w:rsid w:val="00F729F9"/>
    <w:rsid w:val="00F74554"/>
    <w:rsid w:val="00F747B9"/>
    <w:rsid w:val="00F76D87"/>
    <w:rsid w:val="00F77133"/>
    <w:rsid w:val="00F77AF3"/>
    <w:rsid w:val="00F8201C"/>
    <w:rsid w:val="00F834F0"/>
    <w:rsid w:val="00F83D49"/>
    <w:rsid w:val="00F86E72"/>
    <w:rsid w:val="00F9054E"/>
    <w:rsid w:val="00F913E9"/>
    <w:rsid w:val="00F916BB"/>
    <w:rsid w:val="00F9572D"/>
    <w:rsid w:val="00F9713D"/>
    <w:rsid w:val="00F97F82"/>
    <w:rsid w:val="00FA0063"/>
    <w:rsid w:val="00FA0389"/>
    <w:rsid w:val="00FA0B4F"/>
    <w:rsid w:val="00FA2EDD"/>
    <w:rsid w:val="00FA39B2"/>
    <w:rsid w:val="00FB566E"/>
    <w:rsid w:val="00FB570D"/>
    <w:rsid w:val="00FC1F64"/>
    <w:rsid w:val="00FC288D"/>
    <w:rsid w:val="00FC48D5"/>
    <w:rsid w:val="00FC4CD7"/>
    <w:rsid w:val="00FC5623"/>
    <w:rsid w:val="00FD2156"/>
    <w:rsid w:val="00FD71AA"/>
    <w:rsid w:val="00FE0859"/>
    <w:rsid w:val="00FE0AA0"/>
    <w:rsid w:val="00FE1AC4"/>
    <w:rsid w:val="00FE28A9"/>
    <w:rsid w:val="00FE33BE"/>
    <w:rsid w:val="00FE3E98"/>
    <w:rsid w:val="00FE3EE3"/>
    <w:rsid w:val="00FE73A9"/>
    <w:rsid w:val="00FF3AF6"/>
    <w:rsid w:val="00FF433E"/>
    <w:rsid w:val="00FF4DBC"/>
    <w:rsid w:val="00FF6B5C"/>
    <w:rsid w:val="00FF6C79"/>
    <w:rsid w:val="012ABB64"/>
    <w:rsid w:val="0277299F"/>
    <w:rsid w:val="037943C9"/>
    <w:rsid w:val="03A3D811"/>
    <w:rsid w:val="05E5042A"/>
    <w:rsid w:val="0648A923"/>
    <w:rsid w:val="07021FA5"/>
    <w:rsid w:val="078A33D5"/>
    <w:rsid w:val="0A7BA22C"/>
    <w:rsid w:val="0CC72D40"/>
    <w:rsid w:val="0D574141"/>
    <w:rsid w:val="0DD5E9C5"/>
    <w:rsid w:val="0EC108B2"/>
    <w:rsid w:val="0F5317BF"/>
    <w:rsid w:val="124186DA"/>
    <w:rsid w:val="14B48D3A"/>
    <w:rsid w:val="150F5287"/>
    <w:rsid w:val="15633C17"/>
    <w:rsid w:val="1637A627"/>
    <w:rsid w:val="16863AA5"/>
    <w:rsid w:val="16CF1966"/>
    <w:rsid w:val="17A1C63C"/>
    <w:rsid w:val="186AD039"/>
    <w:rsid w:val="18893B42"/>
    <w:rsid w:val="190DDD28"/>
    <w:rsid w:val="1A21D92E"/>
    <w:rsid w:val="1A4BF069"/>
    <w:rsid w:val="1AA54E18"/>
    <w:rsid w:val="1BA588E4"/>
    <w:rsid w:val="1CDA51BE"/>
    <w:rsid w:val="1CFD58AB"/>
    <w:rsid w:val="1D9E5F91"/>
    <w:rsid w:val="1EF24217"/>
    <w:rsid w:val="20F9C299"/>
    <w:rsid w:val="224FC74E"/>
    <w:rsid w:val="227E0CFE"/>
    <w:rsid w:val="22E4F006"/>
    <w:rsid w:val="2313EC03"/>
    <w:rsid w:val="2462C0F9"/>
    <w:rsid w:val="2498E62D"/>
    <w:rsid w:val="249CD5B7"/>
    <w:rsid w:val="24E9647E"/>
    <w:rsid w:val="25C51915"/>
    <w:rsid w:val="25FE8D63"/>
    <w:rsid w:val="2655D980"/>
    <w:rsid w:val="26852BEB"/>
    <w:rsid w:val="26B9A669"/>
    <w:rsid w:val="26EAFE72"/>
    <w:rsid w:val="271764F6"/>
    <w:rsid w:val="27AD4EF0"/>
    <w:rsid w:val="27CDB8DE"/>
    <w:rsid w:val="27F66841"/>
    <w:rsid w:val="28293CA8"/>
    <w:rsid w:val="291503D9"/>
    <w:rsid w:val="2948391E"/>
    <w:rsid w:val="295C2D72"/>
    <w:rsid w:val="2B933AEB"/>
    <w:rsid w:val="2C4D8316"/>
    <w:rsid w:val="2D64DB00"/>
    <w:rsid w:val="2DBA196D"/>
    <w:rsid w:val="2F5E8CDC"/>
    <w:rsid w:val="3004B543"/>
    <w:rsid w:val="3199D921"/>
    <w:rsid w:val="33543384"/>
    <w:rsid w:val="34995D9E"/>
    <w:rsid w:val="3520BC57"/>
    <w:rsid w:val="3535DDD9"/>
    <w:rsid w:val="356E2743"/>
    <w:rsid w:val="3591CC80"/>
    <w:rsid w:val="362F4A57"/>
    <w:rsid w:val="370D3B0B"/>
    <w:rsid w:val="37592435"/>
    <w:rsid w:val="3861A139"/>
    <w:rsid w:val="38A5C805"/>
    <w:rsid w:val="38B2D171"/>
    <w:rsid w:val="3971F626"/>
    <w:rsid w:val="399419D9"/>
    <w:rsid w:val="3AF2B330"/>
    <w:rsid w:val="3B301E45"/>
    <w:rsid w:val="3BD0BAFC"/>
    <w:rsid w:val="3BF35FFD"/>
    <w:rsid w:val="3D0149C7"/>
    <w:rsid w:val="3E157CD1"/>
    <w:rsid w:val="3E824995"/>
    <w:rsid w:val="3F0F0B83"/>
    <w:rsid w:val="3F890502"/>
    <w:rsid w:val="41AE22D6"/>
    <w:rsid w:val="43E0BFF7"/>
    <w:rsid w:val="440F7F31"/>
    <w:rsid w:val="44D1FBF4"/>
    <w:rsid w:val="456F799F"/>
    <w:rsid w:val="45A0869C"/>
    <w:rsid w:val="46D70D8F"/>
    <w:rsid w:val="4924EA6B"/>
    <w:rsid w:val="49618C3B"/>
    <w:rsid w:val="49B99F5B"/>
    <w:rsid w:val="4ABD1C93"/>
    <w:rsid w:val="4AF72F2D"/>
    <w:rsid w:val="4B5AFBC4"/>
    <w:rsid w:val="4BD400D2"/>
    <w:rsid w:val="4C117D48"/>
    <w:rsid w:val="4D120363"/>
    <w:rsid w:val="5005C7E9"/>
    <w:rsid w:val="50993B83"/>
    <w:rsid w:val="51470C87"/>
    <w:rsid w:val="51B4858D"/>
    <w:rsid w:val="51E4F947"/>
    <w:rsid w:val="527813AC"/>
    <w:rsid w:val="5302F6F8"/>
    <w:rsid w:val="534ED653"/>
    <w:rsid w:val="545738B4"/>
    <w:rsid w:val="54DE12A6"/>
    <w:rsid w:val="569CE9F0"/>
    <w:rsid w:val="56F5A8FF"/>
    <w:rsid w:val="57D02501"/>
    <w:rsid w:val="58F2D738"/>
    <w:rsid w:val="591DED96"/>
    <w:rsid w:val="5A33E9C3"/>
    <w:rsid w:val="5AC81907"/>
    <w:rsid w:val="5BF459FA"/>
    <w:rsid w:val="5CCA3FC0"/>
    <w:rsid w:val="5D2A8F24"/>
    <w:rsid w:val="6126BA2F"/>
    <w:rsid w:val="61D13C99"/>
    <w:rsid w:val="6368A01F"/>
    <w:rsid w:val="643AA19D"/>
    <w:rsid w:val="67683F83"/>
    <w:rsid w:val="67E93B3D"/>
    <w:rsid w:val="69607F0E"/>
    <w:rsid w:val="69F79753"/>
    <w:rsid w:val="6CAB986F"/>
    <w:rsid w:val="6CE837FE"/>
    <w:rsid w:val="6E240458"/>
    <w:rsid w:val="6EEED95A"/>
    <w:rsid w:val="700AF449"/>
    <w:rsid w:val="7032424E"/>
    <w:rsid w:val="708AA9BB"/>
    <w:rsid w:val="70F3593A"/>
    <w:rsid w:val="711E90E7"/>
    <w:rsid w:val="717E7719"/>
    <w:rsid w:val="72B64C04"/>
    <w:rsid w:val="7481D834"/>
    <w:rsid w:val="74FFA810"/>
    <w:rsid w:val="77A84483"/>
    <w:rsid w:val="77F1720C"/>
    <w:rsid w:val="788F41CE"/>
    <w:rsid w:val="7AE528F3"/>
    <w:rsid w:val="7BA6ABDF"/>
    <w:rsid w:val="7C3433FA"/>
    <w:rsid w:val="7C4DCDFE"/>
    <w:rsid w:val="7CA4F803"/>
    <w:rsid w:val="7CAE0672"/>
    <w:rsid w:val="7ED6F757"/>
    <w:rsid w:val="7F1BA162"/>
    <w:rsid w:val="7F79FCA3"/>
    <w:rsid w:val="7F7FE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style="mso-position-horizontal-relative:page;mso-position-vertical-relative:page;mso-width-relative:margin;mso-height-relative:margin" fill="f" fillcolor="white" stroke="f">
      <v:fill color="white" on="f"/>
      <v:stroke on="f"/>
      <v:textbox inset="0,0,0,0"/>
    </o:shapedefaults>
    <o:shapelayout v:ext="edit">
      <o:idmap v:ext="edit" data="2"/>
    </o:shapelayout>
  </w:shapeDefaults>
  <w:decimalSymbol w:val=","/>
  <w:listSeparator w:val=";"/>
  <w14:docId w14:val="4DFE86D3"/>
  <w15:chartTrackingRefBased/>
  <w15:docId w15:val="{6A251E92-7C89-40F4-9B6E-DB88D102C0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Standard energize"/>
    <w:rsid w:val="001410CE"/>
    <w:pPr>
      <w:spacing w:after="160" w:line="259" w:lineRule="auto"/>
    </w:pPr>
    <w:rPr>
      <w:rFonts w:ascii="Mulish" w:eastAsiaTheme="minorHAnsi" w:hAnsi="Mulish" w:cstheme="minorBidi"/>
      <w:kern w:val="2"/>
      <w:sz w:val="22"/>
      <w:szCs w:val="22"/>
      <w:lang w:eastAsia="en-US"/>
      <w14:ligatures w14:val="standardContextual"/>
    </w:rPr>
  </w:style>
  <w:style w:type="paragraph" w:styleId="berschrift1">
    <w:name w:val="heading 1"/>
    <w:basedOn w:val="Standard"/>
    <w:next w:val="Standard"/>
    <w:link w:val="berschrift1Zchn"/>
    <w:uiPriority w:val="9"/>
    <w:rsid w:val="009F408D"/>
    <w:pPr>
      <w:spacing w:before="60" w:after="60" w:line="240" w:lineRule="auto"/>
      <w:outlineLvl w:val="0"/>
    </w:pPr>
    <w:rPr>
      <w:rFonts w:ascii="Auto 3 Regular" w:eastAsia="Cambria" w:hAnsi="Auto 3 Regular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rsid w:val="00892A7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4C7DF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3berschrift14pt">
    <w:name w:val="3 Überschrift 14 pt"/>
    <w:basedOn w:val="berschriftdunkelblau14PtkeineVersalien"/>
    <w:link w:val="3berschrift14ptZchn"/>
    <w:qFormat/>
    <w:rsid w:val="006C6E1D"/>
    <w:pPr>
      <w:spacing w:before="0" w:after="0"/>
    </w:pPr>
  </w:style>
  <w:style w:type="paragraph" w:styleId="Kopfzeile">
    <w:name w:val="header"/>
    <w:basedOn w:val="Standard"/>
    <w:link w:val="KopfzeileZchn"/>
    <w:uiPriority w:val="99"/>
    <w:rsid w:val="002A74D5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2A74D5"/>
    <w:pPr>
      <w:tabs>
        <w:tab w:val="center" w:pos="4536"/>
        <w:tab w:val="right" w:pos="9072"/>
      </w:tabs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3380F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3380F"/>
    <w:rPr>
      <w:rFonts w:ascii="Tahoma" w:hAnsi="Tahoma" w:cs="Tahoma"/>
      <w:sz w:val="16"/>
      <w:szCs w:val="16"/>
    </w:rPr>
  </w:style>
  <w:style w:type="character" w:customStyle="1" w:styleId="FuzeileZchn">
    <w:name w:val="Fußzeile Zchn"/>
    <w:link w:val="Fuzeile"/>
    <w:uiPriority w:val="99"/>
    <w:rsid w:val="006C38DA"/>
    <w:rPr>
      <w:sz w:val="24"/>
      <w:szCs w:val="24"/>
    </w:rPr>
  </w:style>
  <w:style w:type="character" w:customStyle="1" w:styleId="KopfzeileZchn">
    <w:name w:val="Kopfzeile Zchn"/>
    <w:link w:val="Kopfzeile"/>
    <w:uiPriority w:val="99"/>
    <w:rsid w:val="006C38DA"/>
    <w:rPr>
      <w:sz w:val="24"/>
      <w:szCs w:val="24"/>
    </w:rPr>
  </w:style>
  <w:style w:type="paragraph" w:customStyle="1" w:styleId="xAnschrift">
    <w:name w:val="x Anschrift"/>
    <w:rsid w:val="00CF7F0D"/>
    <w:pPr>
      <w:spacing w:line="260" w:lineRule="exact"/>
    </w:pPr>
    <w:rPr>
      <w:rFonts w:ascii="Ubuntu Medium" w:hAnsi="Ubuntu Medium"/>
      <w:b/>
      <w:color w:val="000000"/>
      <w:sz w:val="18"/>
      <w:szCs w:val="18"/>
    </w:rPr>
  </w:style>
  <w:style w:type="paragraph" w:customStyle="1" w:styleId="xBetreff">
    <w:name w:val="x Betreff"/>
    <w:rsid w:val="009057CB"/>
    <w:pPr>
      <w:tabs>
        <w:tab w:val="left" w:pos="6804"/>
      </w:tabs>
      <w:spacing w:before="3800"/>
      <w:contextualSpacing/>
    </w:pPr>
    <w:rPr>
      <w:rFonts w:ascii="Ubuntu" w:hAnsi="Ubuntu"/>
      <w:b/>
      <w:caps/>
      <w:noProof/>
      <w:sz w:val="24"/>
      <w:szCs w:val="24"/>
    </w:rPr>
  </w:style>
  <w:style w:type="paragraph" w:customStyle="1" w:styleId="xBetreffUnterzeile">
    <w:name w:val="x Betreff Unterzeile"/>
    <w:basedOn w:val="xBetreff"/>
    <w:rsid w:val="009057CB"/>
    <w:pPr>
      <w:spacing w:before="60" w:line="264" w:lineRule="auto"/>
    </w:pPr>
    <w:rPr>
      <w:b w:val="0"/>
      <w:caps w:val="0"/>
      <w:sz w:val="22"/>
      <w:szCs w:val="22"/>
    </w:rPr>
  </w:style>
  <w:style w:type="character" w:customStyle="1" w:styleId="4berschriftHauptblauZchn">
    <w:name w:val="4 Überschrift Haupt blau Zchn"/>
    <w:basedOn w:val="Absatz-Standardschriftart"/>
    <w:link w:val="4berschriftHauptblau"/>
    <w:rsid w:val="00440CA7"/>
    <w:rPr>
      <w:rFonts w:ascii="Mulish" w:eastAsiaTheme="minorHAnsi" w:hAnsi="Mulish" w:cstheme="minorBidi"/>
      <w:b/>
      <w:caps/>
      <w:color w:val="0091CC"/>
      <w:kern w:val="2"/>
      <w:sz w:val="24"/>
      <w:szCs w:val="22"/>
      <w:lang w:eastAsia="en-US"/>
      <w14:ligatures w14:val="standardContextual"/>
    </w:rPr>
  </w:style>
  <w:style w:type="paragraph" w:styleId="Datum">
    <w:name w:val="Date"/>
    <w:next w:val="Standard"/>
    <w:link w:val="DatumZchn"/>
    <w:uiPriority w:val="99"/>
    <w:unhideWhenUsed/>
    <w:rsid w:val="00A84EB6"/>
    <w:pPr>
      <w:spacing w:line="264" w:lineRule="auto"/>
    </w:pPr>
    <w:rPr>
      <w:rFonts w:ascii="Geogrotesque Rg" w:hAnsi="Geogrotesque Rg"/>
      <w:color w:val="000000"/>
      <w:sz w:val="18"/>
      <w:szCs w:val="24"/>
    </w:rPr>
  </w:style>
  <w:style w:type="character" w:customStyle="1" w:styleId="DatumZchn">
    <w:name w:val="Datum Zchn"/>
    <w:link w:val="Datum"/>
    <w:uiPriority w:val="99"/>
    <w:rsid w:val="00A84EB6"/>
    <w:rPr>
      <w:rFonts w:ascii="Geogrotesque Rg" w:hAnsi="Geogrotesque Rg"/>
      <w:color w:val="000000"/>
      <w:sz w:val="18"/>
      <w:szCs w:val="24"/>
    </w:rPr>
  </w:style>
  <w:style w:type="paragraph" w:customStyle="1" w:styleId="4berschriftHauptblau">
    <w:name w:val="4 Überschrift Haupt blau"/>
    <w:basedOn w:val="Standard"/>
    <w:next w:val="Standard"/>
    <w:link w:val="4berschriftHauptblauZchn"/>
    <w:rsid w:val="000A7966"/>
    <w:pPr>
      <w:tabs>
        <w:tab w:val="left" w:pos="0"/>
        <w:tab w:val="left" w:pos="7979"/>
      </w:tabs>
      <w:spacing w:before="320" w:after="200"/>
      <w:contextualSpacing/>
    </w:pPr>
    <w:rPr>
      <w:b/>
      <w:caps/>
      <w:color w:val="0091CC"/>
      <w:sz w:val="24"/>
    </w:rPr>
  </w:style>
  <w:style w:type="character" w:customStyle="1" w:styleId="berschrift1Zchn">
    <w:name w:val="Überschrift 1 Zchn"/>
    <w:link w:val="berschrift1"/>
    <w:uiPriority w:val="9"/>
    <w:rsid w:val="009F408D"/>
    <w:rPr>
      <w:rFonts w:ascii="Auto 3 Regular" w:eastAsia="Cambria" w:hAnsi="Auto 3 Regular"/>
      <w:sz w:val="18"/>
      <w:szCs w:val="24"/>
    </w:rPr>
  </w:style>
  <w:style w:type="paragraph" w:customStyle="1" w:styleId="Kostenberschrift">
    <w:name w:val="Kosten Überschrift"/>
    <w:rsid w:val="00F53F64"/>
    <w:pPr>
      <w:tabs>
        <w:tab w:val="right" w:pos="7938"/>
      </w:tabs>
      <w:spacing w:before="120" w:line="264" w:lineRule="auto"/>
      <w:ind w:left="709"/>
    </w:pPr>
    <w:rPr>
      <w:rFonts w:ascii="Geogrotesque Rg" w:eastAsia="Cambria" w:hAnsi="Geogrotesque Rg"/>
      <w:b/>
      <w:color w:val="000000"/>
      <w:sz w:val="22"/>
      <w:szCs w:val="18"/>
      <w:lang w:eastAsia="en-US"/>
    </w:rPr>
  </w:style>
  <w:style w:type="paragraph" w:customStyle="1" w:styleId="KostenBeschreibung">
    <w:name w:val="Kosten Beschreibung"/>
    <w:link w:val="KostenBeschreibungZchn"/>
    <w:rsid w:val="008C19B7"/>
    <w:pPr>
      <w:tabs>
        <w:tab w:val="left" w:pos="0"/>
        <w:tab w:val="right" w:pos="7371"/>
      </w:tabs>
      <w:spacing w:before="40" w:line="264" w:lineRule="auto"/>
      <w:ind w:left="1134"/>
      <w:contextualSpacing/>
    </w:pPr>
    <w:rPr>
      <w:rFonts w:ascii="Ubuntu Light" w:eastAsia="Cambria" w:hAnsi="Ubuntu Light"/>
      <w:color w:val="000000"/>
      <w:sz w:val="18"/>
      <w:szCs w:val="18"/>
      <w:lang w:eastAsia="en-US"/>
    </w:rPr>
  </w:style>
  <w:style w:type="paragraph" w:styleId="Funotentext">
    <w:name w:val="footnote text"/>
    <w:basedOn w:val="Standard"/>
    <w:link w:val="FunotentextZchn"/>
    <w:uiPriority w:val="99"/>
    <w:rsid w:val="008E2A7A"/>
    <w:pPr>
      <w:spacing w:line="240" w:lineRule="auto"/>
    </w:pPr>
    <w:rPr>
      <w:rFonts w:ascii="Times New Roman" w:hAnsi="Times New Roman"/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8E2A7A"/>
  </w:style>
  <w:style w:type="character" w:customStyle="1" w:styleId="berschriftdunkelblau14PtkeineVersalienZchn">
    <w:name w:val="Überschrift dunkelblau + 14 Pt. keine Versalien Zchn"/>
    <w:basedOn w:val="4berschriftHauptblauZchn"/>
    <w:link w:val="berschriftdunkelblau14PtkeineVersalien"/>
    <w:rsid w:val="00440CA7"/>
    <w:rPr>
      <w:rFonts w:ascii="Mulish" w:eastAsiaTheme="minorHAnsi" w:hAnsi="Mulish" w:cstheme="minorBidi"/>
      <w:b/>
      <w:bCs/>
      <w:caps w:val="0"/>
      <w:color w:val="004996"/>
      <w:kern w:val="2"/>
      <w:sz w:val="28"/>
      <w:szCs w:val="22"/>
      <w:lang w:eastAsia="en-US"/>
      <w14:ligatures w14:val="standardContextual"/>
    </w:rPr>
  </w:style>
  <w:style w:type="paragraph" w:customStyle="1" w:styleId="KostenGesamtnetto">
    <w:name w:val="Kosten Gesamt netto"/>
    <w:link w:val="KostenGesamtnettoZchn"/>
    <w:rsid w:val="008C19B7"/>
    <w:pPr>
      <w:tabs>
        <w:tab w:val="right" w:pos="6804"/>
        <w:tab w:val="right" w:pos="7938"/>
      </w:tabs>
      <w:spacing w:before="320" w:line="264" w:lineRule="auto"/>
    </w:pPr>
    <w:rPr>
      <w:rFonts w:ascii="Ubuntu" w:eastAsia="Cambria" w:hAnsi="Ubuntu"/>
      <w:b/>
      <w:lang w:eastAsia="en-US"/>
    </w:rPr>
  </w:style>
  <w:style w:type="paragraph" w:styleId="Listenabsatz">
    <w:name w:val="List Paragraph"/>
    <w:basedOn w:val="Standard"/>
    <w:uiPriority w:val="34"/>
    <w:qFormat/>
    <w:rsid w:val="00C512A1"/>
    <w:pPr>
      <w:ind w:left="708"/>
    </w:pPr>
  </w:style>
  <w:style w:type="character" w:styleId="Buchtitel">
    <w:name w:val="Book Title"/>
    <w:uiPriority w:val="33"/>
    <w:rsid w:val="00C512A1"/>
    <w:rPr>
      <w:b/>
      <w:bCs/>
      <w:smallCaps/>
      <w:spacing w:val="5"/>
    </w:rPr>
  </w:style>
  <w:style w:type="paragraph" w:customStyle="1" w:styleId="Flietext">
    <w:name w:val="Fließtext"/>
    <w:rsid w:val="00523EB4"/>
    <w:pPr>
      <w:spacing w:line="360" w:lineRule="auto"/>
    </w:pPr>
    <w:rPr>
      <w:rFonts w:ascii="Geogrotesque Regular" w:eastAsia="Cambria" w:hAnsi="Geogrotesque Regular"/>
      <w:sz w:val="18"/>
      <w:szCs w:val="24"/>
    </w:rPr>
  </w:style>
  <w:style w:type="paragraph" w:customStyle="1" w:styleId="berschriftdunkelblau11pt">
    <w:name w:val="Überschrift dunkelblau 11pt"/>
    <w:basedOn w:val="berschriftdunkelblau18Pt"/>
    <w:next w:val="Standard"/>
    <w:rsid w:val="00BD74FE"/>
    <w:pPr>
      <w:spacing w:before="240" w:after="80"/>
    </w:pPr>
    <w:rPr>
      <w:rFonts w:eastAsia="Cambria"/>
      <w:caps w:val="0"/>
      <w:sz w:val="22"/>
    </w:rPr>
  </w:style>
  <w:style w:type="paragraph" w:customStyle="1" w:styleId="3Nummerierung">
    <w:name w:val="3 Nummerierung"/>
    <w:basedOn w:val="Standard"/>
    <w:rsid w:val="001410CE"/>
    <w:pPr>
      <w:numPr>
        <w:numId w:val="3"/>
      </w:numPr>
      <w:spacing w:before="80" w:after="0" w:line="240" w:lineRule="auto"/>
      <w:ind w:left="465" w:right="284" w:hanging="278"/>
    </w:pPr>
    <w:rPr>
      <w:rFonts w:ascii="Ubuntu Light" w:eastAsia="Times New Roman" w:hAnsi="Ubuntu Light" w:cs="Times New Roman"/>
      <w:color w:val="000000"/>
      <w:kern w:val="0"/>
      <w:sz w:val="18"/>
      <w:szCs w:val="18"/>
      <w:lang w:eastAsia="de-DE"/>
      <w14:ligatures w14:val="none"/>
    </w:rPr>
  </w:style>
  <w:style w:type="paragraph" w:customStyle="1" w:styleId="KostenMwst">
    <w:name w:val="Kosten Mwst"/>
    <w:basedOn w:val="Standard"/>
    <w:rsid w:val="008C19B7"/>
    <w:pPr>
      <w:tabs>
        <w:tab w:val="right" w:pos="7938"/>
      </w:tabs>
      <w:spacing w:before="20" w:after="40"/>
    </w:pPr>
    <w:rPr>
      <w:sz w:val="16"/>
      <w:szCs w:val="16"/>
    </w:rPr>
  </w:style>
  <w:style w:type="paragraph" w:customStyle="1" w:styleId="KostenTagessatz">
    <w:name w:val="Kosten Tagessatz"/>
    <w:basedOn w:val="KostenBeschreibung"/>
    <w:link w:val="KostenTagessatzZchn"/>
    <w:rsid w:val="00325AC8"/>
    <w:pPr>
      <w:contextualSpacing w:val="0"/>
    </w:pPr>
  </w:style>
  <w:style w:type="paragraph" w:customStyle="1" w:styleId="KostenGesamtbrutto">
    <w:name w:val="Kosten Gesamt brutto"/>
    <w:basedOn w:val="KostenGesamtnetto"/>
    <w:link w:val="KostenGesamtbruttoZchn"/>
    <w:rsid w:val="00582A89"/>
    <w:pPr>
      <w:spacing w:before="120"/>
    </w:pPr>
  </w:style>
  <w:style w:type="character" w:customStyle="1" w:styleId="KostenBeschreibungZchn">
    <w:name w:val="Kosten Beschreibung Zchn"/>
    <w:link w:val="KostenBeschreibung"/>
    <w:rsid w:val="008C19B7"/>
    <w:rPr>
      <w:rFonts w:ascii="Ubuntu Light" w:eastAsia="Cambria" w:hAnsi="Ubuntu Light"/>
      <w:color w:val="000000"/>
      <w:sz w:val="18"/>
      <w:szCs w:val="18"/>
      <w:lang w:eastAsia="en-US"/>
    </w:rPr>
  </w:style>
  <w:style w:type="character" w:customStyle="1" w:styleId="KostenTagessatzZchn">
    <w:name w:val="Kosten Tagessatz Zchn"/>
    <w:basedOn w:val="KostenBeschreibungZchn"/>
    <w:link w:val="KostenTagessatz"/>
    <w:rsid w:val="00325AC8"/>
    <w:rPr>
      <w:rFonts w:ascii="Ubuntu Light" w:eastAsia="Cambria" w:hAnsi="Ubuntu Light"/>
      <w:color w:val="000000"/>
      <w:sz w:val="18"/>
      <w:szCs w:val="18"/>
      <w:lang w:eastAsia="en-US"/>
    </w:rPr>
  </w:style>
  <w:style w:type="paragraph" w:customStyle="1" w:styleId="BasicParagraph">
    <w:name w:val="[Basic Paragraph]"/>
    <w:basedOn w:val="Standard"/>
    <w:uiPriority w:val="99"/>
    <w:rsid w:val="0049038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eastAsia="MS Mincho" w:hAnsi="MinionPro-Regular" w:cs="MinionPro-Regular"/>
      <w:sz w:val="24"/>
      <w:lang w:val="en-GB"/>
    </w:rPr>
  </w:style>
  <w:style w:type="character" w:customStyle="1" w:styleId="KostenGesamtnettoZchn">
    <w:name w:val="Kosten Gesamt netto Zchn"/>
    <w:link w:val="KostenGesamtnetto"/>
    <w:rsid w:val="008C19B7"/>
    <w:rPr>
      <w:rFonts w:ascii="Ubuntu" w:eastAsia="Cambria" w:hAnsi="Ubuntu"/>
      <w:b/>
      <w:lang w:eastAsia="en-US"/>
    </w:rPr>
  </w:style>
  <w:style w:type="character" w:customStyle="1" w:styleId="KostenGesamtbruttoZchn">
    <w:name w:val="Kosten Gesamt brutto Zchn"/>
    <w:basedOn w:val="KostenGesamtnettoZchn"/>
    <w:link w:val="KostenGesamtbrutto"/>
    <w:rsid w:val="00582A89"/>
    <w:rPr>
      <w:rFonts w:ascii="Ubuntu" w:eastAsia="Cambria" w:hAnsi="Ubuntu"/>
      <w:b/>
      <w:lang w:eastAsia="en-US"/>
    </w:rPr>
  </w:style>
  <w:style w:type="paragraph" w:customStyle="1" w:styleId="xDatumAnsprechpartner">
    <w:name w:val="x Datum/Ansprechpartner"/>
    <w:basedOn w:val="Sprechblasentext"/>
    <w:link w:val="xDatumAnsprechpartnerZchn"/>
    <w:rsid w:val="00CF7F0D"/>
    <w:pPr>
      <w:tabs>
        <w:tab w:val="left" w:pos="993"/>
      </w:tabs>
      <w:spacing w:line="260" w:lineRule="exact"/>
    </w:pPr>
    <w:rPr>
      <w:rFonts w:ascii="Ubuntu Light" w:hAnsi="Ubuntu Light" w:cs="Ubuntu-Medium"/>
      <w:color w:val="262626"/>
      <w:sz w:val="18"/>
      <w:szCs w:val="18"/>
    </w:rPr>
  </w:style>
  <w:style w:type="paragraph" w:customStyle="1" w:styleId="KostenEinzelpunkt">
    <w:name w:val="Kosten Einzelpunkt"/>
    <w:rsid w:val="008C19B7"/>
    <w:pPr>
      <w:tabs>
        <w:tab w:val="right" w:pos="7938"/>
      </w:tabs>
      <w:spacing w:before="120" w:line="264" w:lineRule="auto"/>
      <w:ind w:left="709"/>
    </w:pPr>
    <w:rPr>
      <w:rFonts w:ascii="Ubuntu" w:eastAsia="Cambria" w:hAnsi="Ubuntu"/>
      <w:b/>
      <w:color w:val="000000"/>
      <w:sz w:val="18"/>
      <w:szCs w:val="18"/>
      <w:lang w:eastAsia="en-US"/>
    </w:rPr>
  </w:style>
  <w:style w:type="character" w:customStyle="1" w:styleId="xDatumAnsprechpartnerZchn">
    <w:name w:val="x Datum/Ansprechpartner Zchn"/>
    <w:link w:val="xDatumAnsprechpartner"/>
    <w:rsid w:val="00CF7F0D"/>
    <w:rPr>
      <w:rFonts w:ascii="Ubuntu Light" w:hAnsi="Ubuntu Light" w:cs="Ubuntu-Medium"/>
      <w:color w:val="262626"/>
      <w:sz w:val="18"/>
      <w:szCs w:val="18"/>
    </w:rPr>
  </w:style>
  <w:style w:type="paragraph" w:customStyle="1" w:styleId="berschriftKleinblau">
    <w:name w:val="Überschrift Klein blau"/>
    <w:basedOn w:val="Standard"/>
    <w:rsid w:val="008C19B7"/>
    <w:pPr>
      <w:tabs>
        <w:tab w:val="left" w:pos="0"/>
        <w:tab w:val="left" w:pos="7979"/>
      </w:tabs>
      <w:spacing w:before="240" w:after="80"/>
      <w:contextualSpacing/>
    </w:pPr>
    <w:rPr>
      <w:rFonts w:ascii="Geogrotesque Rg" w:hAnsi="Geogrotesque Rg"/>
      <w:b/>
      <w:color w:val="00AFCB"/>
    </w:rPr>
  </w:style>
  <w:style w:type="paragraph" w:customStyle="1" w:styleId="xSeitenzahl">
    <w:name w:val="x Seitenzahl"/>
    <w:basedOn w:val="Standard"/>
    <w:link w:val="xSeitenzahlZchn"/>
    <w:rsid w:val="00582A89"/>
    <w:pPr>
      <w:jc w:val="right"/>
    </w:pPr>
  </w:style>
  <w:style w:type="table" w:styleId="Tabellenraster">
    <w:name w:val="Table Grid"/>
    <w:basedOn w:val="NormaleTabelle"/>
    <w:rsid w:val="00077F9B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xSeitenzahlZchn">
    <w:name w:val="x Seitenzahl Zchn"/>
    <w:link w:val="xSeitenzahl"/>
    <w:rsid w:val="00582A89"/>
    <w:rPr>
      <w:rFonts w:ascii="Ubuntu Light" w:hAnsi="Ubuntu Light"/>
      <w:color w:val="000000"/>
      <w:sz w:val="18"/>
      <w:szCs w:val="18"/>
    </w:rPr>
  </w:style>
  <w:style w:type="paragraph" w:customStyle="1" w:styleId="Aufzhlung">
    <w:name w:val="Aufzählung"/>
    <w:rsid w:val="00DC6D34"/>
    <w:pPr>
      <w:spacing w:before="80"/>
      <w:ind w:left="681" w:right="284" w:hanging="284"/>
    </w:pPr>
    <w:rPr>
      <w:rFonts w:ascii="Geogrotesque Rg" w:hAnsi="Geogrotesque Rg"/>
      <w:color w:val="000000"/>
      <w:sz w:val="22"/>
      <w:szCs w:val="24"/>
    </w:rPr>
  </w:style>
  <w:style w:type="paragraph" w:customStyle="1" w:styleId="berschriftHauptblau">
    <w:name w:val="Überschrift Haupt blau"/>
    <w:basedOn w:val="Standard"/>
    <w:rsid w:val="00DC6D34"/>
    <w:pPr>
      <w:tabs>
        <w:tab w:val="left" w:pos="0"/>
        <w:tab w:val="left" w:pos="7979"/>
      </w:tabs>
      <w:spacing w:before="360" w:after="200"/>
      <w:contextualSpacing/>
    </w:pPr>
    <w:rPr>
      <w:rFonts w:ascii="Geogrotesque Rg" w:hAnsi="Geogrotesque Rg"/>
      <w:b/>
      <w:caps/>
      <w:color w:val="00AFCB"/>
      <w:sz w:val="24"/>
      <w:szCs w:val="24"/>
    </w:rPr>
  </w:style>
  <w:style w:type="character" w:styleId="Kommentarzeichen">
    <w:name w:val="annotation reference"/>
    <w:uiPriority w:val="99"/>
    <w:semiHidden/>
    <w:unhideWhenUsed/>
    <w:rsid w:val="00DC6D34"/>
    <w:rPr>
      <w:sz w:val="16"/>
      <w:szCs w:val="16"/>
    </w:rPr>
  </w:style>
  <w:style w:type="character" w:customStyle="1" w:styleId="3berschrift14ptZchn">
    <w:name w:val="3 Überschrift 14 pt Zchn"/>
    <w:basedOn w:val="berschriftdunkelblau14PtkeineVersalienZchn"/>
    <w:link w:val="3berschrift14pt"/>
    <w:rsid w:val="006C6E1D"/>
    <w:rPr>
      <w:rFonts w:ascii="Mulish" w:eastAsiaTheme="minorHAnsi" w:hAnsi="Mulish" w:cstheme="minorBidi"/>
      <w:b/>
      <w:bCs/>
      <w:caps w:val="0"/>
      <w:color w:val="004996"/>
      <w:kern w:val="2"/>
      <w:sz w:val="28"/>
      <w:szCs w:val="22"/>
      <w:lang w:eastAsia="en-US"/>
      <w14:ligatures w14:val="standardContextual"/>
    </w:rPr>
  </w:style>
  <w:style w:type="paragraph" w:customStyle="1" w:styleId="2BERSCHRIFT18pt">
    <w:name w:val="2 ÜBERSCHRIFT 18pt"/>
    <w:basedOn w:val="3berschrift14pt"/>
    <w:link w:val="2BERSCHRIFT18ptZchn"/>
    <w:qFormat/>
    <w:rsid w:val="006C6E1D"/>
    <w:rPr>
      <w:caps/>
      <w:sz w:val="3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92A71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en-US"/>
    </w:rPr>
  </w:style>
  <w:style w:type="paragraph" w:styleId="berarbeitung">
    <w:name w:val="Revision"/>
    <w:hidden/>
    <w:uiPriority w:val="99"/>
    <w:semiHidden/>
    <w:rsid w:val="00892A71"/>
    <w:rPr>
      <w:rFonts w:ascii="Ubuntu Light" w:hAnsi="Ubuntu Light"/>
      <w:color w:val="000000"/>
      <w:sz w:val="18"/>
      <w:szCs w:val="1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C7DF2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en-US"/>
    </w:rPr>
  </w:style>
  <w:style w:type="paragraph" w:customStyle="1" w:styleId="xFuzeile">
    <w:name w:val="x Fußzeile"/>
    <w:basedOn w:val="Fuzeile"/>
    <w:link w:val="xFuzeileZchn"/>
    <w:rsid w:val="004C7DF2"/>
    <w:pPr>
      <w:ind w:left="14"/>
    </w:pPr>
    <w:rPr>
      <w:color w:val="808080" w:themeColor="background1" w:themeShade="80"/>
    </w:rPr>
  </w:style>
  <w:style w:type="character" w:customStyle="1" w:styleId="xFuzeileZchn">
    <w:name w:val="x Fußzeile Zchn"/>
    <w:basedOn w:val="FuzeileZchn"/>
    <w:link w:val="xFuzeile"/>
    <w:rsid w:val="004C7DF2"/>
    <w:rPr>
      <w:rFonts w:ascii="Ubuntu Light" w:hAnsi="Ubuntu Light"/>
      <w:color w:val="808080" w:themeColor="background1" w:themeShade="80"/>
      <w:sz w:val="18"/>
      <w:szCs w:val="18"/>
    </w:rPr>
  </w:style>
  <w:style w:type="paragraph" w:styleId="Kommentarthema">
    <w:name w:val="annotation subject"/>
    <w:basedOn w:val="Standard"/>
    <w:next w:val="Standard"/>
    <w:link w:val="KommentarthemaZchn"/>
    <w:uiPriority w:val="99"/>
    <w:semiHidden/>
    <w:unhideWhenUsed/>
    <w:rsid w:val="009D276C"/>
    <w:pPr>
      <w:spacing w:line="240" w:lineRule="auto"/>
    </w:pPr>
    <w:rPr>
      <w:b/>
      <w:bCs/>
      <w:sz w:val="20"/>
      <w:szCs w:val="20"/>
    </w:rPr>
  </w:style>
  <w:style w:type="character" w:customStyle="1" w:styleId="KommentarthemaZchn">
    <w:name w:val="Kommentarthema Zchn"/>
    <w:basedOn w:val="Absatz-Standardschriftart"/>
    <w:link w:val="Kommentarthema"/>
    <w:uiPriority w:val="99"/>
    <w:semiHidden/>
    <w:rsid w:val="009D276C"/>
    <w:rPr>
      <w:rFonts w:ascii="Ubuntu Light" w:hAnsi="Ubuntu Light"/>
      <w:b/>
      <w:bCs/>
      <w:color w:val="000000"/>
    </w:rPr>
  </w:style>
  <w:style w:type="table" w:styleId="Gitternetztabelle4Akzent5">
    <w:name w:val="Grid Table 4 Accent 5"/>
    <w:basedOn w:val="NormaleTabelle"/>
    <w:uiPriority w:val="49"/>
    <w:rsid w:val="0045681C"/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character" w:customStyle="1" w:styleId="2BERSCHRIFT18ptZchn">
    <w:name w:val="2 ÜBERSCHRIFT 18pt Zchn"/>
    <w:basedOn w:val="3berschrift14ptZchn"/>
    <w:link w:val="2BERSCHRIFT18pt"/>
    <w:rsid w:val="006C6E1D"/>
    <w:rPr>
      <w:rFonts w:ascii="Mulish" w:eastAsiaTheme="minorHAnsi" w:hAnsi="Mulish" w:cstheme="minorBidi"/>
      <w:b/>
      <w:bCs/>
      <w:caps/>
      <w:color w:val="004996"/>
      <w:kern w:val="2"/>
      <w:sz w:val="36"/>
      <w:szCs w:val="22"/>
      <w:lang w:eastAsia="en-US"/>
      <w14:ligatures w14:val="standardContextual"/>
    </w:rPr>
  </w:style>
  <w:style w:type="paragraph" w:customStyle="1" w:styleId="Default">
    <w:name w:val="Default"/>
    <w:rsid w:val="00E65596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table" w:styleId="Gitternetztabelle1hellAkzent5">
    <w:name w:val="Grid Table 1 Light Accent 5"/>
    <w:basedOn w:val="NormaleTabelle"/>
    <w:uiPriority w:val="46"/>
    <w:rsid w:val="002F3C14"/>
    <w:tblPr>
      <w:tblStyleRowBandSize w:val="1"/>
      <w:tblStyleColBandSize w:val="1"/>
      <w:tblBorders>
        <w:top w:val="single" w:sz="4" w:space="0" w:color="BDD6EE" w:themeColor="accent5" w:themeTint="66"/>
        <w:left w:val="single" w:sz="4" w:space="0" w:color="BDD6EE" w:themeColor="accent5" w:themeTint="66"/>
        <w:bottom w:val="single" w:sz="4" w:space="0" w:color="BDD6EE" w:themeColor="accent5" w:themeTint="66"/>
        <w:right w:val="single" w:sz="4" w:space="0" w:color="BDD6EE" w:themeColor="accent5" w:themeTint="66"/>
        <w:insideH w:val="single" w:sz="4" w:space="0" w:color="BDD6EE" w:themeColor="accent5" w:themeTint="66"/>
        <w:insideV w:val="single" w:sz="4" w:space="0" w:color="BDD6EE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Erwhnung">
    <w:name w:val="Mention"/>
    <w:basedOn w:val="Absatz-Standardschriftart"/>
    <w:uiPriority w:val="99"/>
    <w:unhideWhenUsed/>
    <w:rsid w:val="004449E8"/>
    <w:rPr>
      <w:color w:val="2B579A"/>
      <w:shd w:val="clear" w:color="auto" w:fill="E1DFDD"/>
    </w:rPr>
  </w:style>
  <w:style w:type="paragraph" w:customStyle="1" w:styleId="pf0">
    <w:name w:val="pf0"/>
    <w:basedOn w:val="Standard"/>
    <w:rsid w:val="004041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  <w14:ligatures w14:val="none"/>
    </w:rPr>
  </w:style>
  <w:style w:type="character" w:customStyle="1" w:styleId="cf01">
    <w:name w:val="cf01"/>
    <w:basedOn w:val="Absatz-Standardschriftart"/>
    <w:rsid w:val="004041EC"/>
    <w:rPr>
      <w:rFonts w:ascii="Segoe UI" w:hAnsi="Segoe UI" w:cs="Segoe UI" w:hint="default"/>
      <w:sz w:val="18"/>
      <w:szCs w:val="18"/>
    </w:rPr>
  </w:style>
  <w:style w:type="character" w:styleId="Platzhaltertext">
    <w:name w:val="Placeholder Text"/>
    <w:basedOn w:val="Absatz-Standardschriftart"/>
    <w:uiPriority w:val="99"/>
    <w:semiHidden/>
    <w:rsid w:val="002B0292"/>
    <w:rPr>
      <w:color w:val="666666"/>
    </w:rPr>
  </w:style>
  <w:style w:type="paragraph" w:styleId="KeinLeerraum">
    <w:name w:val="No Spacing"/>
    <w:link w:val="KeinLeerraumZchn"/>
    <w:uiPriority w:val="1"/>
    <w:rsid w:val="00484118"/>
    <w:rPr>
      <w:rFonts w:asciiTheme="minorHAnsi" w:eastAsiaTheme="minorEastAsia" w:hAnsiTheme="minorHAnsi" w:cstheme="minorBidi"/>
      <w:sz w:val="22"/>
      <w:szCs w:val="22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484118"/>
    <w:rPr>
      <w:rFonts w:asciiTheme="minorHAnsi" w:eastAsiaTheme="minorEastAsia" w:hAnsiTheme="minorHAnsi" w:cstheme="minorBidi"/>
      <w:sz w:val="22"/>
      <w:szCs w:val="22"/>
    </w:rPr>
  </w:style>
  <w:style w:type="paragraph" w:customStyle="1" w:styleId="berschriftdunkelblau18Pt">
    <w:name w:val="Überschrift dunkelblau + 18 Pt."/>
    <w:rsid w:val="00BD74FE"/>
    <w:rPr>
      <w:rFonts w:ascii="Mulish" w:eastAsiaTheme="minorHAnsi" w:hAnsi="Mulish" w:cstheme="minorBidi"/>
      <w:b/>
      <w:bCs/>
      <w:caps/>
      <w:color w:val="004996"/>
      <w:kern w:val="2"/>
      <w:sz w:val="36"/>
      <w:szCs w:val="22"/>
      <w:lang w:eastAsia="en-US"/>
      <w14:ligatures w14:val="standardContextual"/>
    </w:rPr>
  </w:style>
  <w:style w:type="paragraph" w:customStyle="1" w:styleId="Blocksatz">
    <w:name w:val="Blocksatz"/>
    <w:basedOn w:val="Standard"/>
    <w:rsid w:val="00AC351C"/>
    <w:pPr>
      <w:spacing w:before="120" w:after="280"/>
      <w:jc w:val="both"/>
    </w:pPr>
    <w:rPr>
      <w:rFonts w:eastAsia="Times New Roman" w:cs="Times Bold"/>
      <w:bCs/>
      <w:color w:val="000000" w:themeColor="text1"/>
      <w:sz w:val="20"/>
      <w:szCs w:val="20"/>
    </w:rPr>
  </w:style>
  <w:style w:type="paragraph" w:customStyle="1" w:styleId="berschriftdunkelblau14PtkeineVersalien">
    <w:name w:val="Überschrift dunkelblau + 14 Pt. keine Versalien"/>
    <w:basedOn w:val="4berschriftHauptblau"/>
    <w:link w:val="berschriftdunkelblau14PtkeineVersalienZchn"/>
    <w:rsid w:val="00BD74FE"/>
    <w:rPr>
      <w:bCs/>
      <w:caps w:val="0"/>
      <w:color w:val="004996"/>
      <w:sz w:val="28"/>
    </w:rPr>
  </w:style>
  <w:style w:type="paragraph" w:customStyle="1" w:styleId="1energizeBlocksatzschwarz10pt">
    <w:name w:val="1 energize Blocksatz schwarz 10pt"/>
    <w:link w:val="1energizeBlocksatzschwarz10ptZchn"/>
    <w:qFormat/>
    <w:rsid w:val="0033417A"/>
    <w:pPr>
      <w:spacing w:before="120" w:after="240"/>
      <w:jc w:val="both"/>
    </w:pPr>
    <w:rPr>
      <w:rFonts w:ascii="Mulish" w:hAnsi="Mulish" w:cs="Times Bold"/>
      <w:bCs/>
      <w:color w:val="000000" w:themeColor="text1"/>
      <w:kern w:val="2"/>
      <w:lang w:eastAsia="en-US"/>
      <w14:ligatures w14:val="standardContextual"/>
    </w:rPr>
  </w:style>
  <w:style w:type="paragraph" w:customStyle="1" w:styleId="Aufzhlung10pt">
    <w:name w:val="Aufzählung 10pt"/>
    <w:basedOn w:val="1energizeBlocksatzschwarz10pt"/>
    <w:link w:val="Aufzhlung10ptZchn"/>
    <w:qFormat/>
    <w:rsid w:val="00904124"/>
    <w:pPr>
      <w:numPr>
        <w:numId w:val="23"/>
      </w:numPr>
      <w:spacing w:after="120"/>
      <w:ind w:left="714" w:hanging="357"/>
    </w:pPr>
  </w:style>
  <w:style w:type="character" w:customStyle="1" w:styleId="1energizeBlocksatzschwarz10ptZchn">
    <w:name w:val="1 energize Blocksatz schwarz 10pt Zchn"/>
    <w:basedOn w:val="Absatz-Standardschriftart"/>
    <w:link w:val="1energizeBlocksatzschwarz10pt"/>
    <w:rsid w:val="00904124"/>
    <w:rPr>
      <w:rFonts w:ascii="Mulish" w:hAnsi="Mulish" w:cs="Times Bold"/>
      <w:bCs/>
      <w:color w:val="000000" w:themeColor="text1"/>
      <w:kern w:val="2"/>
      <w:lang w:eastAsia="en-US"/>
      <w14:ligatures w14:val="standardContextual"/>
    </w:rPr>
  </w:style>
  <w:style w:type="character" w:customStyle="1" w:styleId="Aufzhlung10ptZchn">
    <w:name w:val="Aufzählung 10pt Zchn"/>
    <w:basedOn w:val="1energizeBlocksatzschwarz10ptZchn"/>
    <w:link w:val="Aufzhlung10pt"/>
    <w:rsid w:val="00904124"/>
    <w:rPr>
      <w:rFonts w:ascii="Mulish" w:hAnsi="Mulish" w:cs="Times Bold"/>
      <w:bCs/>
      <w:color w:val="000000" w:themeColor="text1"/>
      <w:kern w:val="2"/>
      <w:lang w:eastAsia="en-US"/>
      <w14:ligatures w14:val="standardContextual"/>
    </w:rPr>
  </w:style>
  <w:style w:type="paragraph" w:customStyle="1" w:styleId="TableCell">
    <w:name w:val="Table Cell"/>
    <w:basedOn w:val="Standard"/>
    <w:qFormat/>
    <w:rsid w:val="00FC48D5"/>
    <w:pPr>
      <w:spacing w:before="72" w:after="72" w:line="240" w:lineRule="auto"/>
    </w:pPr>
    <w:rPr>
      <w:rFonts w:ascii="Arial" w:eastAsia="Times New Roman" w:hAnsi="Arial" w:cs="Times New Roman"/>
      <w:kern w:val="0"/>
      <w:sz w:val="20"/>
      <w:szCs w:val="20"/>
      <w14:ligatures w14:val="none"/>
    </w:rPr>
  </w:style>
  <w:style w:type="paragraph" w:styleId="StandardWeb">
    <w:name w:val="Normal (Web)"/>
    <w:basedOn w:val="Standard"/>
    <w:uiPriority w:val="99"/>
    <w:unhideWhenUsed/>
    <w:rsid w:val="005678D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  <w14:ligatures w14:val="none"/>
    </w:rPr>
  </w:style>
  <w:style w:type="paragraph" w:styleId="Beschriftung">
    <w:name w:val="caption"/>
    <w:basedOn w:val="Standard"/>
    <w:next w:val="Standard"/>
    <w:uiPriority w:val="35"/>
    <w:unhideWhenUsed/>
    <w:qFormat/>
    <w:rsid w:val="005678D1"/>
    <w:pPr>
      <w:spacing w:after="200" w:line="240" w:lineRule="auto"/>
    </w:pPr>
    <w:rPr>
      <w:rFonts w:asciiTheme="minorHAnsi" w:hAnsiTheme="minorHAnsi"/>
      <w:i/>
      <w:iCs/>
      <w:color w:val="44546A" w:themeColor="text2"/>
      <w:kern w:val="0"/>
      <w:sz w:val="18"/>
      <w:szCs w:val="18"/>
      <w14:ligatures w14:val="none"/>
    </w:rPr>
  </w:style>
  <w:style w:type="character" w:styleId="Hyperlink">
    <w:name w:val="Hyperlink"/>
    <w:basedOn w:val="Absatz-Standardschriftart"/>
    <w:uiPriority w:val="99"/>
    <w:unhideWhenUsed/>
    <w:rsid w:val="005678D1"/>
    <w:rPr>
      <w:color w:val="0563C1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4F1079"/>
    <w:rPr>
      <w:color w:val="954F72" w:themeColor="followedHyperlink"/>
      <w:u w:val="single"/>
    </w:rPr>
  </w:style>
  <w:style w:type="paragraph" w:styleId="Kommentartext">
    <w:name w:val="annotation text"/>
    <w:basedOn w:val="Standard"/>
    <w:link w:val="KommentartextZchn"/>
    <w:uiPriority w:val="99"/>
    <w:unhideWhenUsed/>
    <w:rsid w:val="00ED751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ED751B"/>
    <w:rPr>
      <w:rFonts w:ascii="Mulish" w:eastAsiaTheme="minorHAnsi" w:hAnsi="Mulish" w:cstheme="minorBidi"/>
      <w:kern w:val="2"/>
      <w:lang w:eastAsia="en-US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575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1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77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1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15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23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customXml" Target="ink/ink3.xml"/><Relationship Id="rId21" Type="http://schemas.openxmlformats.org/officeDocument/2006/relationships/image" Target="media/image9.png"/><Relationship Id="rId42" Type="http://schemas.openxmlformats.org/officeDocument/2006/relationships/customXml" Target="ink/ink19.xml"/><Relationship Id="rId47" Type="http://schemas.openxmlformats.org/officeDocument/2006/relationships/customXml" Target="ink/ink24.xml"/><Relationship Id="rId63" Type="http://schemas.openxmlformats.org/officeDocument/2006/relationships/image" Target="media/image20.png"/><Relationship Id="rId68" Type="http://schemas.openxmlformats.org/officeDocument/2006/relationships/image" Target="media/image25.png"/><Relationship Id="rId84" Type="http://schemas.openxmlformats.org/officeDocument/2006/relationships/image" Target="media/image41.png"/><Relationship Id="rId89" Type="http://schemas.openxmlformats.org/officeDocument/2006/relationships/header" Target="header2.xml"/><Relationship Id="rId16" Type="http://schemas.openxmlformats.org/officeDocument/2006/relationships/image" Target="media/image5.png"/><Relationship Id="rId11" Type="http://schemas.openxmlformats.org/officeDocument/2006/relationships/endnotes" Target="endnotes.xml"/><Relationship Id="rId32" Type="http://schemas.openxmlformats.org/officeDocument/2006/relationships/customXml" Target="ink/ink9.xml"/><Relationship Id="rId37" Type="http://schemas.openxmlformats.org/officeDocument/2006/relationships/customXml" Target="ink/ink14.xml"/><Relationship Id="rId53" Type="http://schemas.openxmlformats.org/officeDocument/2006/relationships/customXml" Target="ink/ink30.xml"/><Relationship Id="rId58" Type="http://schemas.openxmlformats.org/officeDocument/2006/relationships/image" Target="media/image15.png"/><Relationship Id="rId74" Type="http://schemas.openxmlformats.org/officeDocument/2006/relationships/image" Target="media/image31.png"/><Relationship Id="rId79" Type="http://schemas.openxmlformats.org/officeDocument/2006/relationships/image" Target="media/image36.png"/><Relationship Id="rId5" Type="http://schemas.openxmlformats.org/officeDocument/2006/relationships/customXml" Target="../customXml/item5.xml"/><Relationship Id="rId90" Type="http://schemas.openxmlformats.org/officeDocument/2006/relationships/footer" Target="footer1.xml"/><Relationship Id="rId95" Type="http://schemas.openxmlformats.org/officeDocument/2006/relationships/theme" Target="theme/theme1.xml"/><Relationship Id="rId22" Type="http://schemas.openxmlformats.org/officeDocument/2006/relationships/image" Target="media/image10.png"/><Relationship Id="rId27" Type="http://schemas.openxmlformats.org/officeDocument/2006/relationships/customXml" Target="ink/ink4.xml"/><Relationship Id="rId43" Type="http://schemas.openxmlformats.org/officeDocument/2006/relationships/customXml" Target="ink/ink20.xml"/><Relationship Id="rId48" Type="http://schemas.openxmlformats.org/officeDocument/2006/relationships/customXml" Target="ink/ink25.xml"/><Relationship Id="rId64" Type="http://schemas.openxmlformats.org/officeDocument/2006/relationships/image" Target="media/image21.png"/><Relationship Id="rId69" Type="http://schemas.openxmlformats.org/officeDocument/2006/relationships/image" Target="media/image26.png"/><Relationship Id="rId8" Type="http://schemas.openxmlformats.org/officeDocument/2006/relationships/settings" Target="settings.xml"/><Relationship Id="rId51" Type="http://schemas.openxmlformats.org/officeDocument/2006/relationships/customXml" Target="ink/ink28.xml"/><Relationship Id="rId72" Type="http://schemas.openxmlformats.org/officeDocument/2006/relationships/image" Target="media/image29.png"/><Relationship Id="rId80" Type="http://schemas.openxmlformats.org/officeDocument/2006/relationships/image" Target="media/image37.png"/><Relationship Id="rId85" Type="http://schemas.openxmlformats.org/officeDocument/2006/relationships/image" Target="media/image42.png"/><Relationship Id="rId93" Type="http://schemas.openxmlformats.org/officeDocument/2006/relationships/footer" Target="footer3.xml"/><Relationship Id="rId3" Type="http://schemas.openxmlformats.org/officeDocument/2006/relationships/customXml" Target="../customXml/item3.xml"/><Relationship Id="rId12" Type="http://schemas.openxmlformats.org/officeDocument/2006/relationships/image" Target="media/image1.jpeg"/><Relationship Id="rId17" Type="http://schemas.openxmlformats.org/officeDocument/2006/relationships/customXml" Target="ink/ink1.xml"/><Relationship Id="rId25" Type="http://schemas.openxmlformats.org/officeDocument/2006/relationships/customXml" Target="ink/ink2.xml"/><Relationship Id="rId33" Type="http://schemas.openxmlformats.org/officeDocument/2006/relationships/customXml" Target="ink/ink10.xml"/><Relationship Id="rId38" Type="http://schemas.openxmlformats.org/officeDocument/2006/relationships/customXml" Target="ink/ink15.xml"/><Relationship Id="rId46" Type="http://schemas.openxmlformats.org/officeDocument/2006/relationships/customXml" Target="ink/ink23.xml"/><Relationship Id="rId59" Type="http://schemas.openxmlformats.org/officeDocument/2006/relationships/image" Target="media/image16.png"/><Relationship Id="rId67" Type="http://schemas.openxmlformats.org/officeDocument/2006/relationships/image" Target="media/image24.png"/><Relationship Id="rId20" Type="http://schemas.openxmlformats.org/officeDocument/2006/relationships/image" Target="media/image8.png"/><Relationship Id="rId41" Type="http://schemas.openxmlformats.org/officeDocument/2006/relationships/customXml" Target="ink/ink18.xml"/><Relationship Id="rId54" Type="http://schemas.openxmlformats.org/officeDocument/2006/relationships/customXml" Target="ink/ink31.xml"/><Relationship Id="rId62" Type="http://schemas.openxmlformats.org/officeDocument/2006/relationships/image" Target="media/image19.png"/><Relationship Id="rId70" Type="http://schemas.openxmlformats.org/officeDocument/2006/relationships/image" Target="media/image27.png"/><Relationship Id="rId75" Type="http://schemas.openxmlformats.org/officeDocument/2006/relationships/image" Target="media/image32.png"/><Relationship Id="rId83" Type="http://schemas.openxmlformats.org/officeDocument/2006/relationships/image" Target="media/image40.png"/><Relationship Id="rId88" Type="http://schemas.openxmlformats.org/officeDocument/2006/relationships/header" Target="header1.xml"/><Relationship Id="rId9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1.png"/><Relationship Id="rId28" Type="http://schemas.openxmlformats.org/officeDocument/2006/relationships/customXml" Target="ink/ink5.xml"/><Relationship Id="rId36" Type="http://schemas.openxmlformats.org/officeDocument/2006/relationships/customXml" Target="ink/ink13.xml"/><Relationship Id="rId49" Type="http://schemas.openxmlformats.org/officeDocument/2006/relationships/customXml" Target="ink/ink26.xml"/><Relationship Id="rId57" Type="http://schemas.openxmlformats.org/officeDocument/2006/relationships/image" Target="media/image14.png"/><Relationship Id="rId10" Type="http://schemas.openxmlformats.org/officeDocument/2006/relationships/footnotes" Target="footnotes.xml"/><Relationship Id="rId31" Type="http://schemas.openxmlformats.org/officeDocument/2006/relationships/customXml" Target="ink/ink8.xml"/><Relationship Id="rId44" Type="http://schemas.openxmlformats.org/officeDocument/2006/relationships/customXml" Target="ink/ink21.xml"/><Relationship Id="rId52" Type="http://schemas.openxmlformats.org/officeDocument/2006/relationships/customXml" Target="ink/ink29.xml"/><Relationship Id="rId60" Type="http://schemas.openxmlformats.org/officeDocument/2006/relationships/image" Target="media/image17.png"/><Relationship Id="rId65" Type="http://schemas.openxmlformats.org/officeDocument/2006/relationships/image" Target="media/image22.png"/><Relationship Id="rId73" Type="http://schemas.openxmlformats.org/officeDocument/2006/relationships/image" Target="media/image30.png"/><Relationship Id="rId78" Type="http://schemas.openxmlformats.org/officeDocument/2006/relationships/image" Target="media/image35.png"/><Relationship Id="rId81" Type="http://schemas.openxmlformats.org/officeDocument/2006/relationships/image" Target="media/image38.png"/><Relationship Id="rId86" Type="http://schemas.openxmlformats.org/officeDocument/2006/relationships/image" Target="media/image43.png"/><Relationship Id="rId9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6.jpeg"/><Relationship Id="rId39" Type="http://schemas.openxmlformats.org/officeDocument/2006/relationships/customXml" Target="ink/ink16.xml"/><Relationship Id="rId34" Type="http://schemas.openxmlformats.org/officeDocument/2006/relationships/customXml" Target="ink/ink11.xml"/><Relationship Id="rId50" Type="http://schemas.openxmlformats.org/officeDocument/2006/relationships/customXml" Target="ink/ink27.xml"/><Relationship Id="rId55" Type="http://schemas.openxmlformats.org/officeDocument/2006/relationships/customXml" Target="ink/ink32.xml"/><Relationship Id="rId76" Type="http://schemas.openxmlformats.org/officeDocument/2006/relationships/image" Target="media/image33.png"/><Relationship Id="rId7" Type="http://schemas.openxmlformats.org/officeDocument/2006/relationships/styles" Target="styles.xml"/><Relationship Id="rId71" Type="http://schemas.openxmlformats.org/officeDocument/2006/relationships/image" Target="media/image28.png"/><Relationship Id="rId92" Type="http://schemas.openxmlformats.org/officeDocument/2006/relationships/header" Target="header3.xml"/><Relationship Id="rId2" Type="http://schemas.openxmlformats.org/officeDocument/2006/relationships/customXml" Target="../customXml/item2.xml"/><Relationship Id="rId29" Type="http://schemas.openxmlformats.org/officeDocument/2006/relationships/customXml" Target="ink/ink6.xml"/><Relationship Id="rId24" Type="http://schemas.openxmlformats.org/officeDocument/2006/relationships/image" Target="media/image7.jpeg"/><Relationship Id="rId40" Type="http://schemas.openxmlformats.org/officeDocument/2006/relationships/customXml" Target="ink/ink17.xml"/><Relationship Id="rId45" Type="http://schemas.openxmlformats.org/officeDocument/2006/relationships/customXml" Target="ink/ink22.xml"/><Relationship Id="rId66" Type="http://schemas.openxmlformats.org/officeDocument/2006/relationships/image" Target="media/image23.png"/><Relationship Id="rId87" Type="http://schemas.openxmlformats.org/officeDocument/2006/relationships/image" Target="media/image44.png"/><Relationship Id="rId61" Type="http://schemas.openxmlformats.org/officeDocument/2006/relationships/image" Target="media/image18.png"/><Relationship Id="rId82" Type="http://schemas.openxmlformats.org/officeDocument/2006/relationships/image" Target="media/image39.png"/><Relationship Id="rId19" Type="http://schemas.openxmlformats.org/officeDocument/2006/relationships/image" Target="media/image7.png"/><Relationship Id="rId14" Type="http://schemas.openxmlformats.org/officeDocument/2006/relationships/image" Target="media/image3.png"/><Relationship Id="rId30" Type="http://schemas.openxmlformats.org/officeDocument/2006/relationships/customXml" Target="ink/ink7.xml"/><Relationship Id="rId35" Type="http://schemas.openxmlformats.org/officeDocument/2006/relationships/customXml" Target="ink/ink12.xml"/><Relationship Id="rId56" Type="http://schemas.openxmlformats.org/officeDocument/2006/relationships/image" Target="media/image13.jpeg"/><Relationship Id="rId77" Type="http://schemas.openxmlformats.org/officeDocument/2006/relationships/image" Target="media/image34.pn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6.png"/><Relationship Id="rId2" Type="http://schemas.openxmlformats.org/officeDocument/2006/relationships/image" Target="media/image45.png"/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&#252;ro%20KS\Documents\Benutzerdefinierte%20Office-Vorlagen\Vorlage%20Word%20medienblau%20intern.dotx" TargetMode="Externa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08:51.785"/>
    </inkml:context>
    <inkml:brush xml:id="br0">
      <inkml:brushProperty name="width" value="0.05" units="cm"/>
      <inkml:brushProperty name="height" value="0.05" units="cm"/>
      <inkml:brushProperty name="color" value="#7F7F7F"/>
    </inkml:brush>
  </inkml:definitions>
  <inkml:trace contextRef="#ctx0" brushRef="#br0">46 5980 4665 0 0,'0'-1'18'0'0,"-1"0"0"0"0,0 0 0 0 0,0 0 0 0 0,0 0 1 0 0,1 0-1 0 0,-1-1 0 0 0,1 1 0 0 0,-1 0 0 0 0,1 0 0 0 0,-1-1 0 0 0,1 1 0 0 0,0-3 0 0 0,-4-6 162 0 0,3 10-164 0 0,0 0 0 0 0,0 0 0 0 0,1 0 0 0 0,-1 0 1 0 0,0 0-1 0 0,0 0 0 0 0,0 0 0 0 0,1 0 1 0 0,-1 0-1 0 0,0 1 0 0 0,0-1 0 0 0,0 0 0 0 0,1 0 1 0 0,-1 1-1 0 0,0-1 0 0 0,1 0 0 0 0,-1 1 1 0 0,-1 0-1 0 0,2 1 50 0 0,-1 1 1 0 0,1-1-1 0 0,-1 0 0 0 0,0 1 1 0 0,0-1-1 0 0,0 0 0 0 0,0 0 1 0 0,-1 1-1 0 0,1-1 1 0 0,0 0-1 0 0,-1 0 0 0 0,-2 2 1 0 0,2-2-61 0 0,13-8-62 0 0,4-5-519 0 0,-12 9 620 0 0,-1 1 0 0 0,0 0 0 0 0,1-1 0 0 0,-1 0 0 0 0,0 1 0 0 0,0-1 0 0 0,0 0 0 0 0,3-4 0 0 0,-5 7-38 0 0,0-1 1 0 0,0 1-1 0 0,0 0 1 0 0,0-1-1 0 0,1 1 0 0 0,-1 0 1 0 0,0-1-1 0 0,0 1 1 0 0,0-1-1 0 0,1 1 1 0 0,-1 0-1 0 0,0-1 1 0 0,1 1-1 0 0,-1-1 1 0 0,1 1-1 0 0,-1-1 1 0 0,1 1-1 0 0,-1-1 1 0 0,1 1-1 0 0,-1-1 1 0 0,1 0-1 0 0,-1 1 1 0 0,1-1-1 0 0,-1 0 1 0 0,1 1-1 0 0,0-1 0 0 0,-1 0 1 0 0,1 0-1 0 0,-1 1 1 0 0,1-1-1 0 0,0 0 1 0 0,-1 0-1 0 0,1 0 1 0 0,0 0-1 0 0,-1 0 1 0 0,1 0-1 0 0,0 0 1 0 0,-1 1 25 0 0,-1 0 0 0 0,1 0 1 0 0,-1 0-1 0 0,1 0 1 0 0,0 1-1 0 0,-1-1 0 0 0,1 0 1 0 0,0 0-1 0 0,0 0 0 0 0,0 0 1 0 0,0 1-1 0 0,0-1 1 0 0,0 0-1 0 0,0 0 0 0 0,0 1 1 0 0,0-1-1 0 0,1 1 1 0 0,-1 9 2 0 0,-2 30 172 0 0,1-6 90 0 0,-6-5-205 0 0,5-25-52 0 0,1 1-1 0 0,-1 1 1 0 0,1-1 0 0 0,1 0-1 0 0,-1 0 1 0 0,1 0-1 0 0,0 0 1 0 0,2 13-1 0 0,-2-9 38 0 0,0 0-1 0 0,-1 0 0 0 0,0 0 1 0 0,0 0-1 0 0,-1-1 0 0 0,-1 1 1 0 0,-5 16-1 0 0,6-18-28 0 0,-1 0 1 0 0,2 0-1 0 0,-1 0 0 0 0,1 17 0 0 0,-3 13-13 0 0,3-32-80 0 0,0 0 0 0 0,1-1 0 0 0,0 1 0 0 0,1 0 1 0 0,-1-1-1 0 0,1 1 0 0 0,0-1 0 0 0,1 1 1 0 0,-1 0-1 0 0,4 8 0 0 0,-3-11-46 0 0,-1 0-1 0 0,1 0 0 0 0,-1 0 1 0 0,0 0-1 0 0,0 0 1 0 0,0 1-1 0 0,-1-1 0 0 0,1 0 1 0 0,-1 1-1 0 0,0-1 0 0 0,0 1 1 0 0,0-1-1 0 0,-1 5 1 0 0,1 8-220 0 0,0-14 320 0 0,-1-1-1 0 0,1 1 0 0 0,0 0 0 0 0,0-1 0 0 0,-1 1 1 0 0,1-1-1 0 0,-1 1 0 0 0,1-1 0 0 0,-1 1 0 0 0,0-1 1 0 0,1 1-1 0 0,-1-1 0 0 0,0 1 0 0 0,0-1 0 0 0,0 0 0 0 0,0 0 1 0 0,-2 2-1 0 0,3-3 4 0 0,0 0-5 0 0,0 0-7 0 0,-5 16-665 0 0,3-10 3150 0 0,5-9-2441 0 0,1 0 1 0 0,-1 1-1 0 0,1-1 0 0 0,0 1 0 0 0,-1 0 0 0 0,1 0 1 0 0,0 0-1 0 0,0 0 0 0 0,8-1 0 0 0,16-8-31 0 0,-26 10-12 0 0,0-1 0 0 0,0 1 0 0 0,0 0 0 0 0,1 0 0 0 0,-1 0 0 0 0,1 0 0 0 0,-1 1 1 0 0,1-1-1 0 0,-1 1 0 0 0,1-1 0 0 0,-1 1 0 0 0,1 0 0 0 0,-1 0 0 0 0,1 0 0 0 0,-1 0 0 0 0,1 1 0 0 0,-1-1 0 0 0,1 1 0 0 0,-1-1 1 0 0,4 2-1 0 0,0 0 37 0 0,1-1 1 0 0,0-1-1 0 0,-1 1 1 0 0,1-1-1 0 0,0 0 1 0 0,0-1-1 0 0,-1 1 1 0 0,10-3 0 0 0,21-1 104 0 0,46-1 440 0 0,-71 5-306 0 0,0 0 0 0 0,0-1 0 0 0,0 0 0 0 0,18-5 0 0 0,-24 5-265 0 0,1 1 1 0 0,-1-1-1 0 0,1 1 1 0 0,-1 0-1 0 0,9 1 1 0 0,27-1 45 0 0,-34 0-64 0 0,0-1 0 0 0,0 1 0 0 0,0 1 0 0 0,0 0 1 0 0,15 3-1 0 0,25 2-16 0 0,48-7-24 0 0,131 4 30 0 0,21 12-19 0 0,-110-16 131 0 0,-78 4 28 0 0,349 1 862 0 0,-344-10-855 0 0,62-2-72 0 0,63 3-20 0 0,-77 6 0 0 0,-54-4-48 0 0,-36 3 2 0 0,0-1 0 0 0,39-7 1 0 0,-55 7 20 0 0,1 0 0 0 0,-1 1 1 0 0,1 0-1 0 0,13 1 0 0 0,-13 0 0 0 0,-1-1 0 0 0,1 0 0 0 0,0 0 0 0 0,-1-1-1 0 0,12-1 1 0 0,12-5-13 0 0,33-11-26 0 0,-60 17 21 0 0,0 0 0 0 0,0 0 0 0 0,0 1 0 0 0,1-1 0 0 0,-1 1 0 0 0,0 0 0 0 0,0 0 0 0 0,1 0 0 0 0,-1 1 0 0 0,0-1 0 0 0,8 3 0 0 0,-7-2 6 0 0,-1 0 1 0 0,0 0 0 0 0,0 0 0 0 0,0-1-1 0 0,1 0 1 0 0,-1 0 0 0 0,0 0 0 0 0,1 0-1 0 0,-1-1 1 0 0,6 0 0 0 0,-12-12 1000 0 0,1 10-978 0 0,0 0 0 0 0,1 0 0 0 0,-1 1 0 0 0,1-1 0 0 0,-1 0 0 0 0,1 0 0 0 0,0 0 1 0 0,0 0-1 0 0,0 0 0 0 0,1-3 0 0 0,3-5 0 0 0,0 0 0 0 0,-1 0 0 0 0,0-1 0 0 0,-1 1 0 0 0,0 0 0 0 0,-1-1 0 0 0,0 1 0 0 0,-1-1 0 0 0,0 1 0 0 0,-1-1 0 0 0,-3-16 0 0 0,-5-43-2 0 0,5 39 20 0 0,-8-35 1 0 0,1 11-40 0 0,-7-112-1 0 0,-3-17 3 0 0,-1 97-24 0 0,14 66 9 0 0,2-1 0 0 0,1 1 1 0 0,1-1-1 0 0,-2-39 0 0 0,-3-94-54 0 0,1 0-12 0 0,13 100-2 0 0,-4 46 91 0 0,1-1 1 0 0,-1 0-1 0 0,-1 0 1 0 0,0 0-1 0 0,-1 0 1 0 0,-3-18-1 0 0,3 20-23 0 0,0 0 0 0 0,1 1 0 0 0,0-1 0 0 0,0 0 0 0 0,1 0 0 0 0,0 1 0 0 0,0-1 0 0 0,1 1 0 0 0,3-10 0 0 0,-1 5 19 0 0,-2 1 0 0 0,1-1 0 0 0,0-18 0 0 0,-5-3 74 0 0,1 24-93 0 0,1 1 1 0 0,0-1-1 0 0,0 1 0 0 0,1-1 0 0 0,0 1 1 0 0,4-16-1 0 0,0 2 59 0 0,0 0 0 0 0,-2 0 1 0 0,2-44-1 0 0,-3 28 59 0 0,-1 32-119 0 0,0 0 0 0 0,1-1 0 0 0,0 1 0 0 0,0 0 0 0 0,6-11 0 0 0,-5 11 22 0 0,0-1-1 0 0,0 1 1 0 0,-1 0 0 0 0,0-1 0 0 0,1-10-1 0 0,2-31 20 0 0,3-57 48 0 0,-8 92-218 0 0,1-1 0 0 0,1 0 1 0 0,0 1-1 0 0,5-19 0 0 0,-6 20-15 0 0,0 1 1 0 0,-1-1 0 0 0,-1 1-1 0 0,0 0 1 0 0,0-1-1 0 0,-5-16 1 0 0,1 15-113 0 0,1-11-390 0 0,4 25 620 0 0,37-8-336 0 0,-27 8 389 0 0,0 0 0 0 0,0 0 0 0 0,0 1-1 0 0,0 0 1 0 0,14 4 0 0 0,12 1 18 0 0,110 14 44 0 0,23-16 80 0 0,-100-5-119 0 0,24-6 119 0 0,-63 4-76 0 0,-1 1-1 0 0,38 2 1 0 0,41 1-81 0 0,-54-2-22 0 0,2 7-22 0 0,-42-4 41 0 0,0 0 0 0 0,28-1 0 0 0,20-5 0 0 0,91 7 1 0 0,-114 3 1 0 0,-29-4 11 0 0,0 0 0 0 0,0-1 0 0 0,1 0 0 0 0,13-1 0 0 0,125-1 140 0 0,6 9 273 0 0,-51 1-165 0 0,-71-9-86 0 0,48-7-1 0 0,-13 3-36 0 0,-36 6-16 0 0,-24-1-100 0 0,0 0 0 0 0,0-1 1 0 0,0 0-1 0 0,12-2 0 0 0,21 3-11 0 0,-37 0-8 0 0,1-1-1 0 0,0 1 1 0 0,-1-1 0 0 0,1 0-1 0 0,0 0 1 0 0,-1-1 0 0 0,1 1-1 0 0,0-1 1 0 0,6-2-1 0 0,-10 2-187 0 0,15-3-346 0 0</inkml:trace>
  <inkml:trace contextRef="#ctx0" brushRef="#br0" timeOffset="9379.29">13282 316 2272 0 0,'-4'1'1398'0'0,"7"-7"-1329"0"0,0 2-6 0 0,-5 8-144 0 0,2-4 84 0 0,0 1 0 0 0,0-1 0 0 0,0 0 0 0 0,0 1 0 0 0,0-1 1 0 0,0 1-1 0 0,0-1 0 0 0,-1 0 0 0 0,1 1 0 0 0,0-1 0 0 0,0 0 0 0 0,0 1 1 0 0,-1-1-1 0 0,1 0 0 0 0,0 1 0 0 0,-1-1 0 0 0,1 0 0 0 0,0 0 1 0 0,0 1-1 0 0,-1-1 0 0 0,1 0 0 0 0,0 0 0 0 0,-1 0 0 0 0,1 1 0 0 0,-1-1 1 0 0,1 0-1 0 0,0 0 0 0 0,-1 0 0 0 0,1 0 0 0 0,-1 0 0 0 0,1 0 1 0 0,0 0-1 0 0,-1 0 0 0 0,1 0 0 0 0,-1 0 0 0 0,-7 6 20 0 0,4-5 10 0 0,9-8 81 0 0,2 8 1656 0 0,26 2-1485 0 0,-25-4-259 0 0,0-1 1 0 0,1 1-1 0 0,-1 0 1 0 0,0 1-1 0 0,0 0 1 0 0,0 0 0 0 0,0 1-1 0 0,0 0 1 0 0,0 0-1 0 0,0 1 1 0 0,15 5-1 0 0,-18-5 8 0 0,-1 0 0 0 0,1 0-1 0 0,0-1 1 0 0,0 0-1 0 0,0 0 1 0 0,0 0 0 0 0,0-1-1 0 0,0 0 1 0 0,0 1-1 0 0,1-2 1 0 0,-1 1-1 0 0,0-1 1 0 0,0 0 0 0 0,0 0-1 0 0,0 0 1 0 0,8-4-1 0 0,-5 3 6 0 0,-4 1-3 0 0,1 1 0 0 0,-1-1 1 0 0,0 1-1 0 0,0 0 0 0 0,1 0 1 0 0,-1 1-1 0 0,0-1 0 0 0,0 1 0 0 0,0 0 1 0 0,1 0-1 0 0,-1 0 0 0 0,4 2 0 0 0,-3-1 42 0 0,-1 0-1 0 0,1-1 1 0 0,-1 0-1 0 0,1 0 0 0 0,0 0 1 0 0,-1-1-1 0 0,1 0 1 0 0,0 1-1 0 0,7-2 0 0 0,-6 0-32 0 0,0 0 0 0 0,0 1 0 0 0,0-1 0 0 0,0 1 0 0 0,0 0 0 0 0,0 1 0 0 0,0 0 0 0 0,0 0 0 0 0,0 0-1 0 0,0 1 1 0 0,9 3 0 0 0,-10-4 58 0 0,1 0 0 0 0,0 0-1 0 0,-1-1 1 0 0,1 0 0 0 0,0 0 0 0 0,0 0 0 0 0,-1 0-1 0 0,8-2 1 0 0,-6 0-71 0 0,1 2 0 0 0,-1-1 0 0 0,0 1 0 0 0,13 1-1 0 0,-7 0 31 0 0,1 0 0 0 0,-1-1-1 0 0,0 0 1 0 0,19-3 0 0 0,-18 1-38 0 0,1 1 1 0 0,0 0 0 0 0,15 2-1 0 0,-15-1-13 0 0,0 0 0 0 0,-1 0 0 0 0,1-2-1 0 0,23-4 1 0 0,-28 3-5 0 0,1 1 1 0 0,0 0-1 0 0,0 1 0 0 0,0 0 1 0 0,0 1-1 0 0,0 0 1 0 0,0 1-1 0 0,0 0 0 0 0,17 4 1 0 0,-24-4-1 0 0,0 0 0 0 0,0-1 0 0 0,0 1 0 0 0,0-1 0 0 0,0 0 0 0 0,0 0 0 0 0,0-1 0 0 0,0 1 0 0 0,0-1 0 0 0,6-1 0 0 0,-6 1-4 0 0,-1 0 0 0 0,0 0 0 0 0,0 0 0 0 0,1 1 0 0 0,-1-1 0 0 0,0 1 0 0 0,0 0 0 0 0,1 0 0 0 0,-1 0 0 0 0,0 1 0 0 0,1-1 0 0 0,-1 1 0 0 0,0 0 0 0 0,0 0 0 0 0,0 0 0 0 0,5 2 0 0 0,-5-2-3 0 0,0 0 1 0 0,1-1 0 0 0,-1 1 0 0 0,0-1-1 0 0,0 0 1 0 0,0 0 0 0 0,1 0 0 0 0,-1 0-1 0 0,0 0 1 0 0,0-1 0 0 0,1 0 0 0 0,-1 1 0 0 0,5-3-1 0 0,29-2-3 0 0,-30 5-3 0 0,-1 0 0 0 0,1 0 0 0 0,0 0 0 0 0,0-1 0 0 0,0 0 0 0 0,0-1 0 0 0,8-2 0 0 0,33-4-39 0 0,-29 12-79 0 0,-17-3 128 0 0,0-1 1 0 0,-1 1 0 0 0,1-1-1 0 0,0 0 1 0 0,0 1-1 0 0,0-1 1 0 0,0 0 0 0 0,0 0-1 0 0,-1 0 1 0 0,1 0 0 0 0,0 0-1 0 0,0 0 1 0 0,2-1 0 0 0,-3 0-13 0 0,0 1 0 0 0,1 0 0 0 0,-1 0 0 0 0,0 0 1 0 0,0 0-1 0 0,0 0 0 0 0,0 0 0 0 0,0 0 0 0 0,0 0 1 0 0,1 0-1 0 0,-1 0 0 0 0,0 1 0 0 0,0-1 0 0 0,0 0 1 0 0,2 1-1 0 0,-2 0-11 0 0,0-1 0 0 0,0 1 1 0 0,0-1-1 0 0,1 1 0 0 0,-1-1 1 0 0,0 0-1 0 0,0 0 0 0 0,1 0 1 0 0,-1 1-1 0 0,0-1 0 0 0,1-1 1 0 0,-1 1-1 0 0,2 0 0 0 0,-3 0 21 0 0,15-2 32 0 0,-15 2-32 0 0,1 0-1 0 0,-1 0 1 0 0,0 0 0 0 0,1 0 0 0 0,-1 0-1 0 0,0 1 1 0 0,0-1 0 0 0,1 0 0 0 0,-1 0-1 0 0,0 0 1 0 0,0 0 0 0 0,1 0 0 0 0,-1 1-1 0 0,0-1 1 0 0,0 0 0 0 0,1 0 0 0 0,-1 0-1 0 0,0 1 1 0 0,0-1 0 0 0,1 0 0 0 0,-1 0-1 0 0,0 1 1 0 0,0-1 0 0 0,0 0 0 0 0,0 0-1 0 0,0 1 1 0 0,1-1 0 0 0,-1 0 0 0 0,0 0 0 0 0,0 1-1 0 0,0-1 1 0 0,0 0 0 0 0,0 1 0 0 0,0-1-1 0 0,0 0 1 0 0,0 1 0 0 0,6 26 60 0 0,-9 12-57 0 0,5 63 0 0 0,1-23-5 0 0,-1 3-59 0 0,0-42 65 0 0,-2 0 1 0 0,-4 42-1 0 0,2-59-102 0 0,2 0 0 0 0,0 0 0 0 0,7 42 0 0 0,-4-40-479 0 0,0-1-1 0 0,-3 50 1 0 0,-2-45 464 0 0,0 0-1 0 0,2 0 1 0 0,0 0-1 0 0,9 49 1 0 0,-8-68 54 0 0,0 1 0 0 0,-1-1 0 0 0,0 0 0 0 0,-1 1 0 0 0,0-1 0 0 0,-3 12 0 0 0,2-10 35 0 0,0 0-1 0 0,1 1 1 0 0,0 23 0 0 0,2-20 81 0 0,-1 0 1 0 0,-1 0 0 0 0,-1 0 0 0 0,-3 17-1 0 0,2-20-15 0 0,1 1-1 0 0,1 0 0 0 0,0 0 0 0 0,0 1 0 0 0,4 27 1 0 0,-1-20-27 0 0,0 1 0 0 0,-2 0 0 0 0,-2 27 0 0 0,0 7 65 0 0,-6 250-97 0 0,10-243 113 0 0,0-34-94 0 0,-2-1 0 0 0,-3 32 1 0 0,1-32-364 0 0,2 0 1 0 0,1 0 0 0 0,6 41 0 0 0,2 40 27 0 0,-10-70 346 0 0,1 4 82 0 0,7 67 0 0 0,-3-39-141 0 0,-4-52-35 0 0,0-1 0 0 0,6 28 1 0 0,2 37 81 0 0,-7-60-4 0 0,8 40 0 0 0,-7-47-82 0 0,0 0-1 0 0,0 24 0 0 0,-2-23 6 0 0,1 0 0 0 0,4 19 0 0 0,-3-19-5 0 0,0 0-1 0 0,-1 24 1 0 0,-1-27 15 0 0,1 0 0 0 0,0 0 1 0 0,1 0-1 0 0,3 15 0 0 0,4 28-143 0 0,-8-45 291 0 0,1 1 0 0 0,1-1 0 0 0,3 14 0 0 0,2 2-49 0 0,6 38 0 0 0,2 10-9 0 0,-12-57-31 0 0,0 1-1 0 0,0 22 0 0 0,8 35 41 0 0,-10-68-18 0 0,-1 0 0 0 0,0 0 0 0 0,-1 17 0 0 0,0-19 6 0 0,0 1 0 0 0,1 0 0 0 0,0-1 1 0 0,0 1-1 0 0,4 12 0 0 0,-5-17-1 0 0,1 0 0 0 0,0 0-1 0 0,-1 0 1 0 0,0 0 0 0 0,0 0-1 0 0,0 0 1 0 0,-1 7 0 0 0,0-7-59 0 0,1 0-1 0 0,-1 0 1 0 0,1 0 0 0 0,0 0 0 0 0,1-1 0 0 0,-1 1-1 0 0,2 6 1 0 0,-1-6-95 0 0,1 0-1 0 0,-1 0 1 0 0,0 0 0 0 0,0 0-1 0 0,-1 1 1 0 0,1-1-1 0 0,-1 0 1 0 0,0 0 0 0 0,0 1-1 0 0,0-1 1 0 0,-1 0 0 0 0,-1 7-1 0 0,1-6-1797 0 0</inkml:trace>
  <inkml:trace contextRef="#ctx0" brushRef="#br0" timeOffset="10597.78">14818 7186 4417 0 0,'-1'-6'161'0'0,"-2"-1"-2109"0"0</inkml:trace>
  <inkml:trace contextRef="#ctx0" brushRef="#br0" timeOffset="10941.5">14803 7181 4401 0 0,'0'0'63'0'0,"11"-7"-2120"0"0</inkml:trace>
  <inkml:trace contextRef="#ctx0" brushRef="#br0" timeOffset="16676.28">14809 7171 4377 0 0,'-1'-1'33'0'0,"1"1"-1"0"0,0-1 1 0 0,0 0-1 0 0,0 1 1 0 0,0-1 0 0 0,0 0-1 0 0,-1 0 1 0 0,2 1-1 0 0,-1-1 1 0 0,0 0 0 0 0,0 1-1 0 0,0-1 1 0 0,0 0 0 0 0,0 1-1 0 0,0-1 1 0 0,1 0-1 0 0,-1 1 1 0 0,0-1 0 0 0,0 1-1 0 0,1-1 1 0 0,0 0 0 0 0,-1-2 1001 0 0,-11 14 37 0 0,10-10-797 0 0,-1 1-1 0 0,1-1 0 0 0,0 1 1 0 0,0-1-1 0 0,-1 1 0 0 0,1-1 1 0 0,0 1-1 0 0,1 0 0 0 0,-1 0 1 0 0,0 0-1 0 0,0-1 0 0 0,0 4 1 0 0,1-2-239 0 0,0 0 0 0 0,0 0 1 0 0,0 0-1 0 0,1 0 1 0 0,-1 0-1 0 0,1 0 0 0 0,0 0 1 0 0,-1 0-1 0 0,1-1 0 0 0,2 4 1 0 0,4 16 450 0 0,-6-15-376 0 0,0 0-1 0 0,0 0 1 0 0,-1 1-1 0 0,-1 13 1 0 0,0 20 664 0 0,7 3-453 0 0,0 60 1 0 0,-1-43 432 0 0,4 50-462 0 0,-18 19 142 0 0,-2 15-203 0 0,7-93-243 0 0,3-21 42 0 0,-1-1-1 0 0,-14 61 1 0 0,14-83-26 0 0,1 1 0 0 0,0 0 0 0 0,1-1-1 0 0,0 14 1 0 0,-2 23 46 0 0,-5 21 116 0 0,-4 18-158 0 0,8-71-16 0 0,1 0 1 0 0,0 0-1 0 0,1 0 0 0 0,0 0 1 0 0,2 26-1 0 0,0 15 58 0 0,-3-39 400 0 0,2-15-414 0 0,0 1-1 0 0,0-1 1 0 0,0 0-1 0 0,0 0 1 0 0,0 0-1 0 0,0 0 1 0 0,-1 1-1 0 0,1-1 1 0 0,0 0-1 0 0,0 0 1 0 0,0 0-1 0 0,0 0 1 0 0,-1 0 0 0 0,1 0-1 0 0,0 0 1 0 0,0 0-1 0 0,0 0 1 0 0,-1 1-1 0 0,1-1 1 0 0,0 0-1 0 0,0 0 1 0 0,0 0-1 0 0,-1 0 1 0 0,1 0-1 0 0,0 0 1 0 0,0 0-1 0 0,0 0 1 0 0,-1 0-1 0 0,1 0 1 0 0,0 0-1 0 0,0-1 1 0 0,0 1 0 0 0,-1 0-1 0 0,1 0 1 0 0,0 0-1 0 0,0 0 1 0 0,0 0-1 0 0,0 0 1 0 0,-1 0-1 0 0,1 0 1 0 0,0-1-1 0 0,0 1 1 0 0,0 0-1 0 0,0 0 1 0 0,0 0-1 0 0,-1 0 1 0 0,1-1-1 0 0,0 1 1 0 0,0 0-1 0 0,0 0 1 0 0,0-1-1 0 0,-4-1 245 0 0,-1 1-1 0 0,1-1 0 0 0,0 1 0 0 0,-1-1 0 0 0,1 1 0 0 0,-9-1 0 0 0,-5-1 244 0 0,-7-3-273 0 0,1 2 1 0 0,-1 1-1 0 0,0 1 0 0 0,1 2 1 0 0,-47 3-1 0 0,35-1-68 0 0,-62-4 0 0 0,62 0-168 0 0,-47 2 1 0 0,-26 0-10 0 0,39-5-59 0 0,-78 6-1 0 0,61-2 59 0 0,-97-11 0 0 0,-40-2 1 0 0,66 5-27 0 0,39 1 7 0 0,-513 20 8 0 0,279 12 314 0 0,183-31-132 0 0,-4 1-123 0 0,-10 3-98 0 0,48-1 51 0 0,-126 13-124 0 0,86-9 55 0 0,34-1-79 0 0,67 3 152 0 0,-274 16 70 0 0,198-14-51 0 0,22-1-4 0 0,71-2 18 0 0,-67-6-1 0 0,67 1-2 0 0,-63 5 1 0 0,72 0-29 0 0,-87-9 0 0 0,73 2-7 0 0,-55 1 11 0 0,-35-3 6 0 0,78 4-44 0 0,-93 4-1 0 0,-40 0 20 0 0,-20-10 44 0 0,100 7-53 0 0,6 2 36 0 0,-78-6 26 0 0,169 6-72 0 0,0 0-1 0 0,-50 6 1 0 0,-13 1 41 0 0,-135 4-173 0 0,-54 15-95 0 0,221-23 266 0 0,-113-11 0 0 0,165 8-16 0 0,-15 0 4 0 0,0 2 0 0 0,-1 0 0 0 0,-25 6 0 0 0,32-4 1 0 0,0 0 0 0 0,-1-2 0 0 0,1 0 0 0 0,0-1 0 0 0,-1-1 0 0 0,-33-6-1 0 0,28 2 12 0 0,0 2 0 0 0,-31-2-1 0 0,31 4-25 0 0,-1-2 0 0 0,-29-6-1 0 0,40 6-27 0 0,-1 2 0 0 0,0 0 0 0 0,0 0-1 0 0,0 1 1 0 0,-30 5 0 0 0,23-2 80 0 0,-41-1 0 0 0,-96-2-193 0 0,78-2-66 0 0,59 0 119 0 0,0 1 0 0 0,-32 4-1 0 0,43-3 81 0 0,0 0-1 0 0,0 0 1 0 0,1-1-1 0 0,-1 0 0 0 0,-16-5 1 0 0,18 4-25 0 0,1 0-1 0 0,-1 0 1 0 0,1 1 0 0 0,-1 0 0 0 0,1 1 0 0 0,-1 0 0 0 0,0 1-1 0 0,-16 2 1 0 0,16-1 46 0 0,-1 0 0 0 0,0-1 0 0 0,0 0 0 0 0,-21-1 0 0 0,9 0 0 0 0,12-2 67 0 0,9 2-55 0 0,1 0-1 0 0,-1 0 1 0 0,1-1 0 0 0,-1 1 0 0 0,0 0 0 0 0,1 0 0 0 0,-1 1-1 0 0,0-1 1 0 0,1 0 0 0 0,-1 0 0 0 0,-2 2 0 0 0,-6-3 21 0 0,-1 0 0 0 0,1-1 0 0 0,-16-4 0 0 0,9-3-108 0 0,20 8 70 0 0,-1-1 0 0 0,0 0 0 0 0,-1 0 0 0 0,1-1 0 0 0,0 1 0 0 0,-1 0 0 0 0,1-1 1 0 0,-1 1-1 0 0,0-1 0 0 0,1 1 0 0 0,-1-1 0 0 0,1-3 0 0 0,-1 2-1 0 0,9-23 27 0 0,-2-1 1 0 0,7-35 0 0 0,-11 43-18 0 0,0 2 9 0 0,-2 0 0 0 0,0 0 0 0 0,-2-28 0 0 0,0 31-13 0 0,-9-43 113 0 0,9 56-126 0 0,1 0 1 0 0,0 0-1 0 0,-1-1 0 0 0,1 1 1 0 0,0 0-1 0 0,0 0 1 0 0,0 0-1 0 0,0 0 1 0 0,1 0-1 0 0,-1 0 1 0 0,2-2-1 0 0,-1 3 25 0 0,-1-1 0 0 0,0 0 1 0 0,1 1-1 0 0,-1-1 0 0 0,0 0 0 0 0,0 0 1 0 0,0 0-1 0 0,-1 0 0 0 0,1 0 0 0 0,0 0 0 0 0,0-3 1 0 0,-1 5 44 0 0,6 3-5142 0 0,-6-3 4921 0 0,0 0-1 0 0,0 0 1 0 0,1 0-1 0 0,-1 0 1 0 0,0 0 0 0 0,0 0-1 0 0,1 0 1 0 0,-1 0-1 0 0,0 0 1 0 0,0 0 0 0 0,0-1-1 0 0,1 1 1 0 0,-1 0-1 0 0,0 0 1 0 0,0 0 0 0 0,1-1-646 0 0,-1 1 645 0 0,0 0 1 0 0,0-1 0 0 0,1 1-1 0 0,-1 0 1 0 0,0 0-1 0 0,0-1 1 0 0,0 1 0 0 0,0 0-1 0 0,0-1 1 0 0,13-19-8092 0 0,-10 14 5310 0 0</inkml:trace>
  <inkml:trace contextRef="#ctx0" brushRef="#br0" timeOffset="39325.1">561 6044 2304 0 0,'9'-22'5120'0'0,"-8"40"-5560"0"0,0-16 449 0 0,-1 1 0 0 0,0 0 1 0 0,0 0-1 0 0,0 0 1 0 0,0-1-1 0 0,0 1 0 0 0,-1 0 1 0 0,1 0-1 0 0,-1-1 0 0 0,0 1 1 0 0,0 0-1 0 0,-1 3 1 0 0,11 41-2092 0 0,-10-16 899 0 0,-1-18-2218 0 0,1-9 2969 0 0</inkml:trace>
  <inkml:trace contextRef="#ctx0" brushRef="#br0" timeOffset="40012.89">580 6237 3665 0 0,'0'-10'1991'0'0,"1"23"-897"0"0,-3 26-843 0 0,-8-20-184 0 0,8-16-63 0 0,0-1-1 0 0,1 0 0 0 0,-1 1 1 0 0,1-1-1 0 0,0 1 0 0 0,0 0 1 0 0,0-1-1 0 0,0 1 0 0 0,0 0 1 0 0,1-1-1 0 0,-1 1 0 0 0,1 0 1 0 0,-1 0-1 0 0,1 0 0 0 0,0 4 1 0 0,1-7-37 0 0,-1 0 1 0 0,0 0 0 0 0,0 0 0 0 0,0 1-1 0 0,0-1 1 0 0,1 0 0 0 0,-1 0 0 0 0,0 0-1 0 0,0 0 1 0 0,0 0 0 0 0,0 0 0 0 0,1 0-1 0 0,-1 0 1 0 0,0 0 0 0 0,0 0 0 0 0,0 0-1 0 0,1 0 1 0 0,-1 0 0 0 0,0 0 0 0 0,0 0-1 0 0,0 0 1 0 0,0 0 0 0 0,1 0 0 0 0,-1 0-1 0 0,0 0 1 0 0,0 0 0 0 0,0 0 0 0 0,0 0-1 0 0,1 0 1 0 0,-1 0 0 0 0,0-1 0 0 0,0 1 0 0 0,0 0-1 0 0,0 0 1 0 0,1 0 0 0 0,-1 0 0 0 0,0 0-1 0 0,0 0 1 0 0,0-1 0 0 0,0 1 0 0 0,0 0-1 0 0,0 0 1 0 0,0 0 0 0 0,0 0 0 0 0,1-1-1 0 0,-1 1 1 0 0,9-10-1728 0 0,-8 8 313 0 0,3-1-640 0 0</inkml:trace>
  <inkml:trace contextRef="#ctx0" brushRef="#br0" timeOffset="40700.82">684 6314 4001 0 0,'-11'2'767'0'0,"8"-3"301"0"0,8-3-196 0 0,3 9-792 0 0,-7-4-58 0 0,0 0 0 0 0,0 0 0 0 0,0 0 1 0 0,0 0-1 0 0,0 0 0 0 0,0-1 0 0 0,0 1 0 0 0,0 0 0 0 0,0-1 0 0 0,0 1 0 0 0,0-1 0 0 0,0 1 1 0 0,0-1-1 0 0,1 1 0 0 0,-1-1 0 0 0,0 0 0 0 0,0 0 0 0 0,2 1 0 0 0,52-20 470 0 0,-45 15-554 0 0,0 0-1 0 0,1 1 0 0 0,-1 0 0 0 0,16-3 1 0 0,-21 6-314 0 0,0 0 0 0 0,0 0 0 0 0,0 0 0 0 0,0 1 0 0 0,0-1 0 0 0,-1 1 0 0 0,10 3 1 0 0,10-4-1987 0 0,-20-1 544 0 0</inkml:trace>
  <inkml:trace contextRef="#ctx0" brushRef="#br0" timeOffset="41404.34">1105 6283 2264 0 0,'1'1'229'0'0,"0"1"-1"0"0,1-1 0 0 0,-1 1 0 0 0,1-1 1 0 0,-1 0-1 0 0,1 0 0 0 0,0 0 0 0 0,0 0 1 0 0,-1 0-1 0 0,1 0 0 0 0,0 0 0 0 0,0 0 1 0 0,0-1-1 0 0,0 1 0 0 0,0-1 0 0 0,0 1 1 0 0,0-1-1 0 0,0 0 0 0 0,0 0 0 0 0,0 0 0 0 0,0 0 1 0 0,0 0-1 0 0,0-1 0 0 0,3 0 0 0 0,71-13-601 0 0,-17 2 394 0 0,-44 11-37 0 0,1 2 1 0 0,28 3 0 0 0,-13 2-3824 0 0</inkml:trace>
  <inkml:trace contextRef="#ctx0" brushRef="#br0" timeOffset="42045.02">1578 6280 3537 0 0,'0'1'107'0'0,"1"0"-1"0"0,-1 0 1 0 0,1 0 0 0 0,-1 0 0 0 0,1 0 0 0 0,0 0-1 0 0,-1 0 1 0 0,1 0 0 0 0,0 0 0 0 0,0 0-1 0 0,0 0 1 0 0,-1-1 0 0 0,1 1 0 0 0,0 0 0 0 0,0-1-1 0 0,0 1 1 0 0,0-1 0 0 0,0 1 0 0 0,0-1 0 0 0,1 1-1 0 0,-1-1 1 0 0,0 0 0 0 0,0 1 0 0 0,0-1 0 0 0,2 0-1 0 0,51 0 109 0 0,-45 1-297 0 0,0-1-1 0 0,0 1 1 0 0,0-2 0 0 0,-1 1 0 0 0,17-4 0 0 0,-11 0-665 0 0,-1 1 1 0 0,1 0 0 0 0,25-1 0 0 0,-34 4-1472 0 0</inkml:trace>
  <inkml:trace contextRef="#ctx0" brushRef="#br0" timeOffset="42670.27">2109 6322 4057 0 0,'4'-2'455'0'0,"-1"1"0"0"0,1-1 0 0 0,0 1-1 0 0,-1-1 1 0 0,1 0 0 0 0,-1-1 0 0 0,6-3 0 0 0,17-11-128 0 0,-20 16-310 0 0,0 0 1 0 0,1 0-1 0 0,-1 0 0 0 0,1 1 1 0 0,-1-1-1 0 0,1 2 0 0 0,-1-1 1 0 0,1 1-1 0 0,-1 0 0 0 0,0 0 1 0 0,1 1-1 0 0,8 3 0 0 0,-5-2 39 0 0,0-1-1 0 0,1 0 0 0 0,17 1 1 0 0,-24-3 153 0 0,7 0-1491 0 0,0 0-1 0 0,1-1 1 0 0,15-3 0 0 0,-23 4-948 0 0</inkml:trace>
  <inkml:trace contextRef="#ctx0" brushRef="#br0" timeOffset="43186.09">2507 6297 3817 0 0,'0'0'56'0'0,"15"-5"3425"0"0,14-4-2705 0 0,-4 7-1895 0 0,-10 8-3463 0 0</inkml:trace>
  <inkml:trace contextRef="#ctx0" brushRef="#br0" timeOffset="44405.18">2889 6276 3657 0 0,'2'-8'1391'0'0,"-5"16"1720"0"0,3-8-3113 0 0,0 0 0 0 0,0 0 0 0 0,-1 0 0 0 0,1 1 0 0 0,0-1 0 0 0,0 0 0 0 0,0 0 0 0 0,0 1 0 0 0,0-1 0 0 0,0 0 0 0 0,-1 0 0 0 0,1 1 0 0 0,0-1 0 0 0,0 0 0 0 0,0 0 0 0 0,0 1 0 0 0,0-1 0 0 0,0 0 0 0 0,0 1 0 0 0,0-1 0 0 0,0 0 0 0 0,0 0 0 0 0,0 1 0 0 0,0-1 0 0 0,0 0 0 0 0,1 0 0 0 0,-1 1 0 0 0,0-1 0 0 0,0 0 0 0 0,0 0 0 0 0,0 1 0 0 0,0-1 0 0 0,0 0 0 0 0,1 0 0 0 0,-1 0 0 0 0,0 1 0 0 0,0-1 0 0 0,0 0 0 0 0,1 0 0 0 0,-1 0 0 0 0,0 0 0 0 0,0 1 0 0 0,0-1 0 0 0,1 0 0 0 0,15-1 506 0 0,16-10 322 0 0,-24 7-721 0 0,0 0 0 0 0,1 0 0 0 0,0 1 0 0 0,0 0 0 0 0,0 0 0 0 0,0 1-1 0 0,0 0 1 0 0,1 1 0 0 0,-1 0 0 0 0,0 1 0 0 0,1-1 0 0 0,-1 2 0 0 0,18 2 0 0 0,-24-3-221 0 0,40 6 70 0 0,-16-13-8109 0 0</inkml:trace>
  <inkml:trace contextRef="#ctx0" brushRef="#br0" timeOffset="45295.75">2628 6272 4001 0 0,'3'3'786'0'0,"4"-8"-692"0"0,6-9-415 0 0,-13 13 395 0 0,16-23-24 0 0,-15 22-21 0 0,0 0-1 0 0,0-1 1 0 0,0 1 0 0 0,0 0 0 0 0,0 0 0 0 0,0 0 0 0 0,1 0 0 0 0,-1 0 0 0 0,1 0 0 0 0,-1 1 0 0 0,1-1 0 0 0,0 0 0 0 0,0 1-1 0 0,0-1 1 0 0,0 1 0 0 0,0 0 0 0 0,0 0 0 0 0,0 0 0 0 0,0 0 0 0 0,0 0 0 0 0,4-1 0 0 0,-6 2-87 0 0,1 0 1 0 0,-1 0 0 0 0,1 0-1 0 0,-1 0 1 0 0,0 0-1 0 0,1 0 1 0 0,-1 0 0 0 0,1 0-1 0 0,-1 1 1 0 0,0-1 0 0 0,1 0-1 0 0,-1 0 1 0 0,1 0-1 0 0,-1 0 1 0 0,0 1 0 0 0,1-1-1 0 0,-1 0 1 0 0,0 0-1 0 0,1 1 1 0 0,-1-1 0 0 0,0 0-1 0 0,0 1 1 0 0,1-1 0 0 0,-1 0-1 0 0,0 1 1 0 0,0-1-1 0 0,1 1 1 0 0,-1-1 0 0 0,0 0-1 0 0,0 1 1 0 0,0 0-1 0 0</inkml:trace>
  <inkml:trace contextRef="#ctx0" brushRef="#br0" timeOffset="46092.88">2852 6155 3689 0 0,'-17'8'417'0'0,"11"-2"192"0"0,10-3 796 0 0,0-2-1259 0 0,0 0 0 0 0,0 1 1 0 0,0-1-1 0 0,0 1 0 0 0,0 0 0 0 0,0 0 0 0 0,0 1 0 0 0,-1-1 1 0 0,1 1-1 0 0,-1 0 0 0 0,1 0 0 0 0,5 6 0 0 0,-9-8-110 0 0,0 0-1 0 0,1 0 1 0 0,-1-1-1 0 0,0 1 1 0 0,0 0-1 0 0,0 0 1 0 0,0 0-1 0 0,0 0 1 0 0,1-1-1 0 0,-1 1 1 0 0,0 0-1 0 0,-1 0 1 0 0,1 0 0 0 0,0-1-1 0 0,0 1 1 0 0,0 0-1 0 0,0 0 1 0 0,-1 0-1 0 0,1-1 1 0 0,0 1-1 0 0,-1 1 1 0 0,0-2-124 0 0,1 1 1 0 0,0-1 0 0 0,-1 0 0 0 0,1 1 0 0 0,0-1 0 0 0,0 0-1 0 0,0 1 1 0 0,-1-1 0 0 0,1 1 0 0 0,0-1 0 0 0,0 0-1 0 0,0 1 1 0 0,0-1 0 0 0,0 1 0 0 0,0-1 0 0 0,0 1 0 0 0,0-1-1 0 0,0 0 1 0 0,0 1 0 0 0,0-1 0 0 0,0 1 0 0 0,0-1-1 0 0,0 1 1 0 0,0-1 0 0 0,0 0 0 0 0,1 1 0 0 0,-1-1 0 0 0,0 0-1 0 0,0 1 1 0 0,0-1 0 0 0,1 1 0 0 0,-1-1 0 0 0,0 0 0 0 0,0 1-1 0 0,1-1 1 0 0,-1 0 0 0 0,0 0 0 0 0,1 1 0 0 0,-1-1-1 0 0,4 4-1693 0 0</inkml:trace>
  <inkml:trace contextRef="#ctx0" brushRef="#br0" timeOffset="47108.52">3120 6250 3961 0 0,'1'0'116'0'0,"0"0"1"0"0,-1-1-1 0 0,1 1 1 0 0,0 0-1 0 0,-1-1 1 0 0,1 1-1 0 0,0 0 0 0 0,-1-1 1 0 0,1 1-1 0 0,-1 0 1 0 0,1-1-1 0 0,0 1 1 0 0,-1-1-1 0 0,1 1 0 0 0,-1-1 1 0 0,1 0-1 0 0,-1 1 1 0 0,0-1-1 0 0,1-1 1 0 0,9-6 1415 0 0,-10 8-1529 0 0,0 0-1 0 0,0 0 0 0 0,1 0 1 0 0,-1 1-1 0 0,0-1 0 0 0,0 0 0 0 0,0 0 1 0 0,1 1-1 0 0,-1-1 0 0 0,0 0 1 0 0,0 0-1 0 0,0 1 0 0 0,0-1 0 0 0,1 0 1 0 0,-1 0-1 0 0,0 1 0 0 0,0-1 1 0 0,0 0-1 0 0,0 1 0 0 0,0-1 1 0 0,0 0-1 0 0,0 1 0 0 0,0-1 0 0 0,0 0 1 0 0,0 1-1 0 0,0-1 0 0 0,0 0 1 0 0,0 1-1 0 0,0-1 0 0 0,0 0 0 0 0,-1 0 1 0 0,1 1-1 0 0,0-1 0 0 0,0 0 1 0 0,0 1-1 0 0,0-1 0 0 0,0 0 0 0 0,-1 0 1 0 0,1 1-1 0 0,0-1 0 0 0,0 0 12 0 0,-1 1-1 0 0,1-1 0 0 0,0 1 0 0 0,0-1 0 0 0,0 0 0 0 0,0 1 1 0 0,0-1-1 0 0,0 1 0 0 0,0-1 0 0 0,0 1 0 0 0,0-1 0 0 0,0 1 1 0 0,0-1-1 0 0,0 0 0 0 0,0 1 0 0 0,1-1 0 0 0,-1 1 0 0 0,0-1 1 0 0,0 0-1 0 0,0 1 0 0 0,1-1 0 0 0,-1 0 0 0 0,0 1 0 0 0,0-1 1 0 0,1 0-1 0 0,-1 1 0 0 0,0-1 0 0 0,1 0 0 0 0,-1 1 0 0 0,1-1 1 0 0,15 1 292 0 0,26-14-17 0 0,-29 8-312 0 0,12-5 41 0 0,-20 8 50 0 0,0 0-1 0 0,-1 0 0 0 0,1 0 0 0 0,0 1 1 0 0,0-1-1 0 0,9 0 0 0 0,-14 2-124 0 0,1 0-1 0 0,0 1 1 0 0,0-1 0 0 0,0 0 0 0 0,0 1-1 0 0,0-1 1 0 0,0 1 0 0 0,0-1-1 0 0,-1 1 1 0 0,1-1 0 0 0,0 1 0 0 0,0-1-1 0 0,-1 1 1 0 0,1 0 0 0 0,0-1-1 0 0,-1 1 1 0 0,1 0 0 0 0,-1 0 0 0 0,2 1-1 0 0,9 9-4612 0 0</inkml:trace>
  <inkml:trace contextRef="#ctx0" brushRef="#br0" timeOffset="48094.18">3334 6184 3753 0 0,'-1'0'57'0'0,"1"0"1"0"0,-1 0-1 0 0,0 1 1 0 0,0-2 0 0 0,0 1-1 0 0,1 0 1 0 0,-1 0-1 0 0,0 0 1 0 0,0 0-1 0 0,1 0 1 0 0,-1-1-1 0 0,0 1 1 0 0,0 0 0 0 0,1-1-1 0 0,-1 1 1 0 0,0 0-1 0 0,1-1 1 0 0,-1 1-1 0 0,0-1 1 0 0,1 1-1 0 0,-1-1 1 0 0,1 1 0 0 0,-1-1-1 0 0,1 1 1 0 0,-1-1-1 0 0,1 0 1 0 0,-1 1-1 0 0,1-1 1 0 0,0 0 0 0 0,-1 0-1 0 0,1 1 1 0 0,0-1-1 0 0,0 0 1 0 0,-1 0-1 0 0,1 1 1 0 0,0-1-1 0 0,0 0 1 0 0,0 0 0 0 0,0 1-1 0 0,0-1 1 0 0,0 0-1 0 0,0 0 1 0 0,0 0-1 0 0,1 0 1 0 0,-5-21-33 0 0,1 13-129 0 0,1 1 0 0 0,0 0 0 0 0,1-1 0 0 0,0 1 0 0 0,0-1 0 0 0,1 1-1 0 0,0-11 1 0 0,1 12 222 0 0,-1 0-1 0 0,0 0 1 0 0,0 0-1 0 0,-1 0 1 0 0,1 0-1 0 0,-2 0 1 0 0,1 0-1 0 0,-1 0 1 0 0,0 0-1 0 0,-1 0 1 0 0,-4-9-1 0 0,3 10-98 0 0,0-1 0 0 0,1 0 0 0 0,0 0 0 0 0,0 0 0 0 0,0-1 0 0 0,1 1 0 0 0,0-1 0 0 0,-1-9 0 0 0,1-37-4933 0 0,2 48 2968 0 0</inkml:trace>
  <inkml:trace contextRef="#ctx0" brushRef="#br0" timeOffset="48877.39">3235 5732 3905 0 0,'-4'-24'2758'0'0,"1"-2"-2606"0"0,-2 13-7 0 0,1 1 0 0 0,0-1 0 0 0,1-1 0 0 0,0 1 0 0 0,1 0 0 0 0,0-1 0 0 0,1 1 1 0 0,1-1-1 0 0,2-26 0 0 0,2 19-240 0 0,-3 16-89 0 0,0 0-1 0 0,0 0 1 0 0,0 0 0 0 0,-1 0-1 0 0,1-1 1 0 0,-1 1 0 0 0,0 0-1 0 0,-1 0 1 0 0,1-1 0 0 0,-1 1-1 0 0,0 0 1 0 0,-4-9 0 0 0,4 1-2030 0 0,1 10-171 0 0</inkml:trace>
  <inkml:trace contextRef="#ctx0" brushRef="#br0" timeOffset="51344.6">4813 5155 3401 0 0,'0'0'14'0'0,"0"1"0"0"0,1-1 0 0 0,-1 0 0 0 0,1 0-1 0 0,-1 1 1 0 0,1-1 0 0 0,-1 0 0 0 0,1 0 0 0 0,-1 0 0 0 0,1 0 0 0 0,-1 0 0 0 0,1 0 0 0 0,0 0 0 0 0,-1 0 0 0 0,1 0 0 0 0,-1 0 0 0 0,1 0 0 0 0,-1 0 0 0 0,1 0 0 0 0,-1 0 0 0 0,1 0 0 0 0,-1 0 0 0 0,1-1 0 0 0,-13 6 346 0 0,1-1 77 0 0,1-1 1 0 0,-1 0-1 0 0,1 0 1 0 0,-1-2 0 0 0,-13 2-1 0 0,-15 2 493 0 0,31-3-977 0 0,-36 5-601 0 0,15-8-4393 0 0,24 1 3270 0 0</inkml:trace>
  <inkml:trace contextRef="#ctx0" brushRef="#br0" timeOffset="52250.75">4439 5138 3545 0 0,'3'0'23'0'0,"0"-1"0"0"0,0 1 0 0 0,0-1 0 0 0,0 0 0 0 0,-1 0 0 0 0,1 0 1 0 0,0 0-1 0 0,3-2 0 0 0,-4 1 17 0 0,1 1 0 0 0,-1 0 0 0 0,1 0 0 0 0,-1 0 0 0 0,1 0 0 0 0,0 0 0 0 0,-1 1 0 0 0,4-1 0 0 0,-27 22 1463 0 0,11-16-962 0 0,1-2 0 0 0,-1 0 1 0 0,0 0-1 0 0,-21 3 0 0 0,6-4-1057 0 0,-1-1 1 0 0,-28-3-1 0 0,-31 1 2077 0 0,43 2-6303 0 0,38-1 2228 0 0</inkml:trace>
  <inkml:trace contextRef="#ctx0" brushRef="#br0" timeOffset="52953.92">3979 5168 4001 0 0,'-1'-3'1101'0'0,"-2"-1"-815"0"0,-14 8-111 0 0,-26 14-190 0 0,35-14 1 0 0,-1 0 1 0 0,0 0-1 0 0,1-1 0 0 0,-2 0 0 0 0,1-1 1 0 0,-18 3-1 0 0,25-5-24 0 0,0-1 0 0 0,0 1 1 0 0,0-1-1 0 0,1 1 0 0 0,-1-1 0 0 0,0 1 1 0 0,1-1-1 0 0,-1 0 0 0 0,0 0 0 0 0,1 0 1 0 0,-1 0-1 0 0,1 0 0 0 0,-1 0 0 0 0,1 0 1 0 0,0-1-1 0 0,-1 1 0 0 0,1 0 0 0 0,0-1 1 0 0,0 1-1 0 0,0-1 0 0 0,0 1 0 0 0,0-1 1 0 0,-1-2-1 0 0,1 2-46 0 0,0-1 0 0 0,0 1 0 0 0,0 1 0 0 0,-1-1 0 0 0,1 0 0 0 0,-1 0 0 0 0,1 0 0 0 0,-1 1 0 0 0,0-1 0 0 0,0 1 0 0 0,1-1 0 0 0,-1 1 0 0 0,0 0 0 0 0,-3-1 0 0 0,1 1-1978 0 0</inkml:trace>
  <inkml:trace contextRef="#ctx0" brushRef="#br0" timeOffset="53797.85">3665 5142 4657 0 0,'10'-4'581'0'0,"-5"2"-210"0"0,-16 2 1240 0 0,5 0-1526 0 0,0 1-1 0 0,0 0 0 0 0,0 0 0 0 0,0 1 1 0 0,1 0-1 0 0,-10 4 0 0 0,9-4-48 0 0,0 0 0 0 0,0 0 1 0 0,0 0-1 0 0,0-1 0 0 0,0 1 0 0 0,-11 0 0 0 0,-61 3 1031 0 0,61-3-1196 0 0,0 0 1 0 0,0-2-1 0 0,1 1 1 0 0,-1-2-1 0 0,0 0 1 0 0,0-1-1 0 0,-21-6 1 0 0,29 6-1414 0 0</inkml:trace>
  <inkml:trace contextRef="#ctx0" brushRef="#br0" timeOffset="54532.59">3235 5201 4681 0 0,'0'0'14'0'0,"1"0"1"0"0,-1 1-1 0 0,0-1 0 0 0,0 0 1 0 0,0 1-1 0 0,0-1 0 0 0,0 1 1 0 0,0-1-1 0 0,0 0 0 0 0,0 1 1 0 0,0-1-1 0 0,0 0 0 0 0,0 1 1 0 0,0-1-1 0 0,0 1 0 0 0,0-1 1 0 0,0 0-1 0 0,0 1 0 0 0,0-1 0 0 0,0 0 1 0 0,0 1-1 0 0,-1-1 0 0 0,1 0 1 0 0,0 1-1 0 0,0-1 0 0 0,0 0 1 0 0,-1 1-1 0 0,1-1 0 0 0,0 0 1 0 0,0 0-1 0 0,-1 1 0 0 0,1-1 1 0 0,0 0-1 0 0,-1 0 0 0 0,1 0 1 0 0,0 1-1 0 0,-1-1 0 0 0,1 0 1 0 0,0 0-1 0 0,-1 0 0 0 0,1 0 1 0 0,0 0-1 0 0,-1 0 0 0 0,1 0 1 0 0,0 0-1 0 0,-1 1 0 0 0,1-1 1 0 0,-1-1-1 0 0,1 1 0 0 0,0 0 1 0 0,-1 0-1 0 0,1 0 0 0 0,0 0 1 0 0,-1 0-1 0 0,1 0 0 0 0,0 0 1 0 0,-1 0-1 0 0,1 0 0 0 0,0-1 0 0 0,-1 1 1 0 0,1 0-1 0 0,0 0 0 0 0,-1-1 1 0 0,1 1-1 0 0,0 0 0 0 0,-1-1 1 0 0,2 4 35 0 0,-1-1 1 0 0,1 0-1 0 0,0 1 0 0 0,0-1 1 0 0,0 0-1 0 0,0 0 1 0 0,1 0-1 0 0,-1 0 0 0 0,0 0 1 0 0,1 0-1 0 0,-1 0 1 0 0,3 1-1 0 0,-3 0-32 0 0,0 0 0 0 0,0 0-1 0 0,0 0 1 0 0,-1 0 0 0 0,1 1 0 0 0,-1-1-1 0 0,1 0 1 0 0,-1 0 0 0 0,0 0 0 0 0,-1 0-1 0 0,1 1 1 0 0,0-1 0 0 0,-3 6 0 0 0,2 6-34 0 0,2-1 401 0 0,0 0 0 0 0,6 24 0 0 0,0 10 207 0 0,-7-25-4931 0 0</inkml:trace>
  <inkml:trace contextRef="#ctx0" brushRef="#br0" timeOffset="56533.09">5516 8177 2841 0 0,'0'-2'2000'0'0,"0"0"-2000"0"0,0 0-8 0 0,1 0-16 0 0,-1 0 8 0 0,1 0-72 0 0</inkml:trace>
  <inkml:trace contextRef="#ctx0" brushRef="#br0" timeOffset="56876.99">5513 8156 4841 0 0,'-7'-5'1083'0'0,"7"4"-1157"0"0,0 1 1 0 0,0 0-1 0 0,0 0 0 0 0,0 0 1 0 0,-1 0-1 0 0,1 0 0 0 0,0 0 1 0 0,0 0-1 0 0,0-1 0 0 0,0 1 1 0 0,0 0-1 0 0,-1 0 0 0 0,1 0 1 0 0,0 0-1 0 0,0-1 0 0 0,0 1 1 0 0,0 0-1 0 0,0 0 0 0 0,0 0 1 0 0,0-1-1 0 0,0 1 0 0 0,0 0 1 0 0,0 0-1 0 0,0 0 0 0 0,0-1 1 0 0,0 1-1 0 0,0 0 0 0 0,0 0 1 0 0,0 0-1 0 0,0-1 0 0 0,0 1 1 0 0,0 0-1 0 0,0 0 0 0 0,0 0 1 0 0,0-1-1 0 0,0 1 0 0 0,0 0 1 0 0,0 0-1 0 0,0 0 0 0 0,1 0 1 0 0,-1-1-1 0 0,3-8 1969 0 0,-5 2-1526 0 0,1 1-1186 0 0</inkml:trace>
  <inkml:trace contextRef="#ctx0" brushRef="#br0" timeOffset="57205.07">5446 8111 3177 0 0,'-1'0'1768'0'0,"0"0"-1768"0"0,0-1-8 0 0,-1 0-8 0 0,2 1-8 0 0</inkml:trace>
  <inkml:trace contextRef="#ctx0" brushRef="#br0" timeOffset="57564.41">5443 8105 4489 0 0,'0'-1'28'0'0,"1"1"0"0"0,-1-1 1 0 0,1 0-1 0 0,-1 0 0 0 0,1 1 0 0 0,-1-1 1 0 0,1 0-1 0 0,0 1 0 0 0,-1-1 0 0 0,1 1 1 0 0,0-1-1 0 0,-1 1 0 0 0,1-1 0 0 0,0 1 1 0 0,0-1-1 0 0,0 1 0 0 0,-1 0 0 0 0,1 0 1 0 0,0-1-1 0 0,0 1 0 0 0,0 0 0 0 0,0 0 1 0 0,0 0-1 0 0,-1 0 0 0 0,2 0 0 0 0,7 3-225 0 0,-9-3 234 0 0,0 1 0 0 0,0-1 0 0 0,0 1 1 0 0,0 0-1 0 0,-1-1 0 0 0,1 1 0 0 0,0-1 0 0 0,0 1 1 0 0,0-1-1 0 0,0 1 0 0 0,-1-1 0 0 0,1 1 0 0 0,0-1 1 0 0,-1 1-1 0 0,1-1 0 0 0,0 1 0 0 0,-1-1 0 0 0,1 1 0 0 0,-1-1 1 0 0,1 1-1 0 0,-1-1 0 0 0,0 1 0 0 0,26-17 194 0 0,-24 16-192 0 0,-15 13 1133 0 0,15-11-1166 0 0,0-1 1 0 0,0 1-1 0 0,0 0 1 0 0,-1 0-1 0 0,1-1 1 0 0,-1 1-1 0 0,0 0 0 0 0,1 0 1 0 0,-1 0-1 0 0,0 0 1 0 0,0 0-1 0 0,0 0 1 0 0,0 0-1 0 0,-1 0 1 0 0,1-1-1 0 0,0 1 0 0 0,-1 0 1 0 0,1 0-1 0 0,-1 0 1 0 0,0 0-1 0 0,0-1 1 0 0,1 1-1 0 0,-3 3 1 0 0,2-4-9 0 0,1 1 0 0 0,-1 0 0 0 0,1 0 0 0 0,-1 0 0 0 0,1 0 0 0 0,0-1 0 0 0,0 1 0 0 0,0 0 0 0 0,0 0 0 0 0,0 0 0 0 0,1 0 0 0 0,-1 0 0 0 0,0-1 0 0 0,1 1 0 0 0,0 0 0 0 0,-1 0 0 0 0,1 0 0 0 0,0-1 0 0 0,0 1 0 0 0,0-1 0 0 0,0 1 0 0 0,0 0 0 0 0,0-1 0 0 0,0 0 0 0 0,3 3 0 0 0,-3-3-2 0 0,1 0 0 0 0,-1 1-1 0 0,0-1 1 0 0,0 0 0 0 0,0 1-1 0 0,0-1 1 0 0,0 1-1 0 0,0-1 1 0 0,0 1 0 0 0,0-1-1 0 0,-1 1 1 0 0,1 0 0 0 0,0-1-1 0 0,-1 1 1 0 0,0 0-1 0 0,1-1 1 0 0,-1 1 0 0 0,0 0-1 0 0,0-1 1 0 0,0 1 0 0 0,0 0-1 0 0,0 0 1 0 0,0-1-1 0 0,-1 1 1 0 0,1 0 0 0 0,-1 0-1 0 0,1-1 1 0 0,-1 1 0 0 0,1-1-1 0 0,-2 3 1 0 0,0-1 76 0 0,0 0 1 0 0,0 0 0 0 0,0 0-1 0 0,0 0 1 0 0,1 0-1 0 0,0 1 1 0 0,-1-1-1 0 0,1 0 1 0 0,0 1 0 0 0,0 5-1 0 0,1-6-266 0 0,0-1 0 0 0,1 0 0 0 0,-1 0 0 0 0,1 1 0 0 0,-1-1 0 0 0,1 0 0 0 0,0 0-1 0 0,0 0 1 0 0,0 0 0 0 0,0 0 0 0 0,0 0 0 0 0,0 0 0 0 0,1 0 0 0 0,-1 0 0 0 0,1-1 0 0 0,-1 1 0 0 0,3 2 0 0 0</inkml:trace>
  <inkml:trace contextRef="#ctx0" brushRef="#br0" timeOffset="60001.95">5486 8105 1648 0 0,'0'-1'89'0'0,"0"1"-1"0"0,0 0 1 0 0,0 0 0 0 0,-1-1-1 0 0,1 1 1 0 0,0 0-1 0 0,0 0 1 0 0,0-1-1 0 0,-1 1 1 0 0,1 0-1 0 0,0 0 1 0 0,0 0 0 0 0,-1-1-1 0 0,1 1 1 0 0,0 0-1 0 0,0 0 1 0 0,-1 0-1 0 0,1 0 1 0 0,0 0-1 0 0,-1 0 1 0 0,1 0 0 0 0,0 0-1 0 0,-1-1 1 0 0,1 1-1 0 0,0 0 1 0 0,0 0-1 0 0,-1 0 1 0 0,1 0-1 0 0,0 0 1 0 0,-1 1-1 0 0,1-1 1 0 0,0 0 0 0 0,-1 0-1 0 0,1 0 1 0 0,0 0-1 0 0,0 0 1 0 0,-1 0-1 0 0,1 0 1 0 0,0 1-1 0 0,-1-1 1 0 0,1 0 0 0 0,0 0-1 0 0,0 0 1 0 0,-1 1-1 0 0,1-1 1 0 0,0 0-1 0 0,0 0 1 0 0,0 0-1 0 0,0 1 1 0 0,-1-1 0 0 0,1 1-1 0 0,-2 14 414 0 0,9 55 94 0 0,-6-66-468 0 0,-1 1-1 0 0,0-1 1 0 0,0 0 0 0 0,0 1-1 0 0,0-1 1 0 0,-1 0 0 0 0,0 1-1 0 0,0-1 1 0 0,0 0 0 0 0,-2 6-1 0 0,-5 21 696 0 0,8-16-413 0 0,1-12-77 0 0,0-10-1207 0 0,-1 7 806 0 0,-8-3 113 0 0,7 3-46 0 0,1-1 0 0 0,0 1 0 0 0,0 0-1 0 0,-1 0 1 0 0,1 0 0 0 0,0-1 0 0 0,-1 1 0 0 0,1 0 0 0 0,0 0 0 0 0,-1 0 0 0 0,1 0 0 0 0,-1 0 0 0 0,1 0-1 0 0,0 0 1 0 0,-1 0 0 0 0,1 0 0 0 0,0-1 0 0 0,-1 2 0 0 0,1-1 0 0 0,0 0 0 0 0,-1 0 0 0 0,1 0 0 0 0,-1 0 0 0 0,1 0-1 0 0,0 0 1 0 0,-1 0 0 0 0,1 0 0 0 0,0 1 0 0 0,-1-1 0 0 0,1 0 0 0 0,0 0 0 0 0,0 0 0 0 0,-1 1 0 0 0,1-1 0 0 0,0 0-1 0 0,-1 1 1 0 0,1-1 7 0 0,0 0 0 0 0,0 0-1 0 0,0 0 1 0 0,0 0-1 0 0,-1 0 1 0 0,1 0 0 0 0,0-1-1 0 0,0 1 1 0 0,0 0 0 0 0,0 0-1 0 0,0 0 1 0 0,0 0-1 0 0,0 0 1 0 0,0 0 0 0 0,0 0-1 0 0,0 0 1 0 0,0 0 0 0 0,0 0-1 0 0,0 0 1 0 0,0-1-1 0 0,0 1 1 0 0,-1 0 0 0 0,1 0-1 0 0,0 0 1 0 0,0 0 0 0 0,0 0-1 0 0,0 0 1 0 0,0 0-1 0 0,0 0 1 0 0,0-1 0 0 0,0 1-1 0 0,0 0 1 0 0,0 0 0 0 0,0 0-1 0 0,1 0 1 0 0,-1 0-1 0 0,0 0 1 0 0,0 0 0 0 0,0 0-1 0 0,0-1 1 0 0,0 1 0 0 0,-1 1 415 0 0,9-3-417 0 0,-5 1-3 0 0,0 0 1 0 0,1 0 0 0 0,-1 0-1 0 0,0 0 1 0 0,0 1-1 0 0,1 0 1 0 0,-1 0 0 0 0,0-1-1 0 0,1 2 1 0 0,-1-1-1 0 0,0 0 1 0 0,1 1-1 0 0,-1 0 1 0 0,0-1 0 0 0,3 3-1 0 0,-1-2 4 0 0,0 0 9 0 0,1-1-1 0 0,0 1 0 0 0,0-1 0 0 0,0 0 1 0 0,9-1-1 0 0,-10 0-3 0 0,0 1-1 0 0,0-1 1 0 0,0 1 0 0 0,0 0 0 0 0,0 1 0 0 0,0-1-1 0 0,0 1 1 0 0,0 0 0 0 0,5 2 0 0 0,-9-3 9 0 0,0 1 1 0 0,0-1 0 0 0,1 0-1 0 0,-1 0 1 0 0,0 0-1 0 0,1 1 1 0 0,-1-2-1 0 0,0 1 1 0 0,1 0 0 0 0,-1 0-1 0 0,0 0 1 0 0,0-1-1 0 0,1 1 1 0 0,-1 0-1 0 0,0-1 1 0 0,0 1 0 0 0,1-1-1 0 0,-1 0 1 0 0,0 1-1 0 0,0-1 1 0 0,1-1 0 0 0,18-5 169 0 0,-31 26-7707 0 0</inkml:trace>
  <inkml:trace contextRef="#ctx0" brushRef="#br0" timeOffset="60892.64">5858 8300 2513 0 0,'1'-9'7105'0'0,"32"16"-7058"0"0,-25-6-26 0 0,0 0 1 0 0,0-1-1 0 0,1 0 1 0 0,-1-1 0 0 0,0 1-1 0 0,0-1 1 0 0,0-1-1 0 0,1 0 1 0 0,8-3-1 0 0,18-3 238 0 0,-30 7-134 0 0,0 0-1 0 0,-1 1 0 0 0,1 0 0 0 0,0 0 1 0 0,0 0-1 0 0,6 1 0 0 0,6 3-5557 0 0,-15-3 4086 0 0</inkml:trace>
  <inkml:trace contextRef="#ctx0" brushRef="#br0" timeOffset="61549.33">6282 8255 2353 0 0,'-5'2'4115'0'0,"-4"12"-2774"0"0,9-13-1346 0 0,0 0 1 0 0,0-1 0 0 0,0 1-1 0 0,-1 0 1 0 0,1-1 0 0 0,0 1-1 0 0,0 0 1 0 0,0-1 0 0 0,0 1-1 0 0,0 0 1 0 0,0-1 0 0 0,0 1-1 0 0,0-1 1 0 0,1 1 0 0 0,-1 0-1 0 0,0-1 1 0 0,0 1 0 0 0,1 0-1 0 0,-1-1 1 0 0,0 1-1 0 0,0-1 1 0 0,1 1 0 0 0,-1 0-1 0 0,1-1 1 0 0,-1 1 0 0 0,1-1-1 0 0,-1 0 1 0 0,1 1 0 0 0,-1-1-1 0 0,1 1 1 0 0,-1-1 0 0 0,1 0-1 0 0,-1 1 1 0 0,1-1 0 0 0,0 0-1 0 0,-1 1 1 0 0,1-1-1 0 0,-1 0 1 0 0,1 0 0 0 0,0 0-1 0 0,-1 0 1 0 0,1 0 0 0 0,0 1-1 0 0,-1-1 1 0 0,1 0 0 0 0,1-1-1 0 0,23 2 196 0 0,0-1 0 0 0,36-5 0 0 0,-3 0 701 0 0,-19 1-675 0 0,41 1 285 0 0,-74 3-1075 0 0,1 0 0 0 0,0 1 0 0 0,-1 1 1 0 0,0-1-1 0 0,10 4 0 0 0,-10-4-2969 0 0</inkml:trace>
  <inkml:trace contextRef="#ctx0" brushRef="#br0" timeOffset="62127.39">6790 8223 4577 0 0,'-1'0'93'0'0,"1"0"-1"0"0,0 0 1 0 0,0 0 0 0 0,0-1-1 0 0,0 1 1 0 0,0 0 0 0 0,-1 0-1 0 0,1 0 1 0 0,0 0-1 0 0,0 0 1 0 0,0 0 0 0 0,0 0-1 0 0,0 0 1 0 0,0 0 0 0 0,-1-1-1 0 0,1 1 1 0 0,0 0 0 0 0,0 0-1 0 0,0 0 1 0 0,0 0 0 0 0,0 0-1 0 0,0-1 1 0 0,0 1 0 0 0,0 0-1 0 0,0 0 1 0 0,0 0-1 0 0,0 0 1 0 0,0-1 0 0 0,0 1-1 0 0,0 0 1 0 0,0 0 0 0 0,0 0-1 0 0,0 0 1 0 0,0 0 0 0 0,0-1-1 0 0,0 1 1 0 0,0 0 0 0 0,0 0-1 0 0,0 0 1 0 0,0 0 0 0 0,0-1-1 0 0,0 1 1 0 0,0 0-1 0 0,0 0 1 0 0,0 0 0 0 0,0 0-1 0 0,1 0 1 0 0,-1 0 0 0 0,0-1-1 0 0,0 1 1 0 0,0 0 0 0 0,0 0-1 0 0,0 0 1 0 0,0 0 0 0 0,1 0-1 0 0,-1 0 1 0 0,0 0 0 0 0,14-1 610 0 0,16 7-1752 0 0,-12-3 938 0 0,1-1 0 0 0,-1 0 1 0 0,1-1-1 0 0,0-1 0 0 0,0-1 1 0 0,33-5-1 0 0,-1 0 147 0 0,-29 10-1442 0 0,1 1-3738 0 0,-20-6 3132 0 0</inkml:trace>
  <inkml:trace contextRef="#ctx0" brushRef="#br0" timeOffset="62799">7435 8224 4249 0 0,'3'1'417'0'0,"1"0"1"0"0,-1 0 0 0 0,0 0-1 0 0,1 0 1 0 0,-1-1-1 0 0,1 1 1 0 0,-1-1-1 0 0,1 0 1 0 0,-1 0 0 0 0,1 0-1 0 0,5-1 1 0 0,63-8-699 0 0,-46 6 784 0 0,62-4-393 0 0,42-6 862 0 0,-102 14-2351 0 0,-3 10-4437 0 0</inkml:trace>
  <inkml:trace contextRef="#ctx0" brushRef="#br0" timeOffset="63427.13">8035 8223 4353 0 0,'-6'-1'888'0'0,"9"5"648"0"0,14 2 662 0 0,26-1-808 0 0,-33-3-1448 0 0,0-1 0 0 0,0 0 1 0 0,14 0-1 0 0,42 0 267 0 0,-53 1-103 0 0,-1-2-1 0 0,1 1 1 0 0,-1-2-1 0 0,1 1 1 0 0,-1-2 0 0 0,1 0-1 0 0,12-3 1 0 0,-3 3-7473 0 0</inkml:trace>
  <inkml:trace contextRef="#ctx0" brushRef="#br0" timeOffset="64049.45">8660 8210 2088 0 0,'14'8'7375'0'0,"1"-2"-7315"0"0,0 0 0 0 0,-1-1 0 0 0,2-1 0 0 0,20 4 0 0 0,-5-7 413 0 0,43-6-1 0 0,9 0 825 0 0,-42-2-805 0 0,-1 1-2882 0 0</inkml:trace>
  <inkml:trace contextRef="#ctx0" brushRef="#br0" timeOffset="64674.56">9318 8214 4385 0 0,'0'0'102'0'0,"0"0"0"0"0,0 0 0 0 0,0 0 0 0 0,1 0 0 0 0,-1 0 0 0 0,0 0 0 0 0,0 0 0 0 0,0-1 0 0 0,0 1 0 0 0,1 0 0 0 0,-1 0 1 0 0,0 0-1 0 0,0 0 0 0 0,0 0 0 0 0,0 0 0 0 0,0 0 0 0 0,1-1 306 0 0,-1 1-306 0 0,0 0 0 0 0,0 0 0 0 0,0 0 0 0 0,0 0 0 0 0,0 0 0 0 0,0 0 0 0 0,1-1 0 0 0,-1 1 0 0 0,0 0 0 0 0,0 0 0 0 0,0 0 1 0 0,0 0-1 0 0,0-1 0 0 0,0 1 0 0 0,0 0 0 0 0,0 0 0 0 0,0 0 0 0 0,0 0 0 0 0,0 0 0 0 0,0-1 0 0 0,0 1 0 0 0,0 0 0 0 0,0 0 0 0 0,0 0 0 0 0,0 0 0 0 0,-1-1 0 0 0,1 1 0 0 0,30 9 327 0 0,19 4-552 0 0,-7-15 578 0 0,51-9-1 0 0,-52 5-146 0 0,53 0 1 0 0,-67 11-5307 0 0,-20-3 2560 0 0</inkml:trace>
  <inkml:trace contextRef="#ctx0" brushRef="#br0" timeOffset="65268.23">9941 8218 4305 0 0,'0'-7'2945'0'0,"10"8"-1639"0"0,15 8-1065 0 0,-17-6-5 0 0,14-1-174 0 0,-1 0 1 0 0,0-2-1 0 0,1 0 0 0 0,-1-2 1 0 0,28-4-1 0 0,-24 3 466 0 0,32-7 131 0 0,-1 1-1099 0 0,-19 6-4147 0 0,-29 4 2795 0 0,-5-1-639 0 0</inkml:trace>
  <inkml:trace contextRef="#ctx0" brushRef="#br0" timeOffset="65908.89">10574 8209 1880 0 0,'-5'-2'7765'0'0,"5"2"-7689"0"0,2 2-69 0 0,0-1 1 0 0,0 0 0 0 0,0 1-1 0 0,0-1 1 0 0,1 0 0 0 0,-1 0-1 0 0,0-1 1 0 0,0 1 0 0 0,1 0-1 0 0,-1-1 1 0 0,1 1 0 0 0,-1-1 0 0 0,0 0-1 0 0,1 0 1 0 0,3 0 0 0 0,42-5 43 0 0,-29 2-52 0 0,16-2 153 0 0,1 2-1 0 0,0 2 1 0 0,0 1-1 0 0,71 10 1 0 0,-105-9-1391 0 0</inkml:trace>
  <inkml:trace contextRef="#ctx0" brushRef="#br0" timeOffset="66580.72">11172 8138 1856 0 0,'-1'15'4755'0'0,"2"-14"-4720"0"0,0 0 0 0 0,1 0 0 0 0,-1 0 0 0 0,0 0 0 0 0,1 0 0 0 0,-1 0 0 0 0,0 0 0 0 0,1 0 0 0 0,-1-1 0 0 0,1 1 0 0 0,-1-1 0 0 0,1 1 0 0 0,-1-1 0 0 0,1 0 0 0 0,0 1 1 0 0,-1-1-1 0 0,1 0 0 0 0,0 0 0 0 0,1 0 0 0 0,40-3 61 0 0,-19 0 127 0 0,266 19 2345 0 0,-225-11-2678 0 0,-36 0-4484 0 0,-23-4 1544 0 0</inkml:trace>
  <inkml:trace contextRef="#ctx0" brushRef="#br0" timeOffset="67268.66">11892 8136 3737 0 0,'0'0'-56'0'0,"0"0"126"0"0,-1 0 1 0 0,1-1-1 0 0,0 1 1 0 0,0 0 0 0 0,-1 0-1 0 0,1 0 1 0 0,0 0-1 0 0,0 0 1 0 0,-1-1 0 0 0,1 1-1 0 0,0 0 1 0 0,0 0-1 0 0,-1 0 1 0 0,1 0 0 0 0,0 0-1 0 0,-1 0 1 0 0,1 0-1 0 0,0 0 1 0 0,0 0 0 0 0,-1 0-1 0 0,1 0 1 0 0,0 0-1 0 0,-1 0 1 0 0,1 0 0 0 0,0 1-1 0 0,0-1 1 0 0,-1 0-1 0 0,1 0 1 0 0,0 0 0 0 0,0 0-1 0 0,-1 0 1 0 0,1 1-1 0 0,0-1 1 0 0,0 0 0 0 0,0 0-1 0 0,-1 0 1 0 0,1 0-1 0 0,0 1 1 0 0,0-1 0 0 0,0 0-1 0 0,0 0 1 0 0,-1 1-1 0 0,1-1 1 0 0,0 0 0 0 0,0 0-1 0 0,0 1 1 0 0,0-1-1 0 0,0 0 1 0 0,0 1 0 0 0,0-1-1 0 0,0 0 1 0 0,0 0-1 0 0,0 1 1 0 0,0-1 0 0 0,0 0-1 0 0,0 1 1 0 0,0-1-1 0 0,0 0 1 0 0,0 0 0 0 0,0 1-1 0 0,0-1 1 0 0,0 0-1 0 0,1 1 1 0 0,-1-1-52 0 0,0 1-1 0 0,1 0 0 0 0,-1-1 1 0 0,1 1-1 0 0,-1-1 1 0 0,1 1-1 0 0,-1-1 1 0 0,1 1-1 0 0,0-1 1 0 0,-1 0-1 0 0,1 1 0 0 0,-1-1 1 0 0,1 0-1 0 0,0 1 1 0 0,-1-1-1 0 0,1 0 1 0 0,0 0-1 0 0,-1 1 1 0 0,1-1-1 0 0,0 0 0 0 0,0 0 1 0 0,-1 0-1 0 0,1 0 1 0 0,0 0-1 0 0,-1 0 1 0 0,1 0-1 0 0,0 0 1 0 0,0 0-1 0 0,-1-1 0 0 0,2 1 1 0 0,23-4 268 0 0,-10 0-21 0 0,0 0 0 0 0,0 1-1 0 0,0 1 1 0 0,0 1 0 0 0,24 0 0 0 0,74 13 775 0 0,-50-4-3726 0 0,2-4-4154 0 0,-61-4 4941 0 0</inkml:trace>
  <inkml:trace contextRef="#ctx0" brushRef="#br0" timeOffset="67956.18">12489 8144 2425 0 0,'-10'-13'6877'0'0,"10"13"-6742"0"0,1 1-120 0 0,1 1 0 0 0,0 0 1 0 0,0-1-1 0 0,0 1 0 0 0,0-1 1 0 0,0 1-1 0 0,0-1 0 0 0,0 0 1 0 0,0 0-1 0 0,0 0 1 0 0,1 0-1 0 0,-1 0 0 0 0,0-1 1 0 0,1 1-1 0 0,-1-1 0 0 0,1 1 1 0 0,-1-1-1 0 0,0 0 0 0 0,1 0 1 0 0,3 0-1 0 0,57-8 843 0 0,-40 4-475 0 0,0 1-208 0 0,148-13 793 0 0,-118 22-10413 0 0</inkml:trace>
  <inkml:trace contextRef="#ctx0" brushRef="#br0" timeOffset="69143.83">12945 8079 2985 0 0,'0'-1'89'0'0,"0"0"1"0"0,0 0 0 0 0,0 0-1 0 0,1 0 1 0 0,-1 0 0 0 0,0 0 0 0 0,0 0-1 0 0,1 1 1 0 0,-1-1 0 0 0,1 0-1 0 0,-1 0 1 0 0,1 0 0 0 0,-1 0 0 0 0,1 1-1 0 0,-1-1 1 0 0,1 0 0 0 0,0 0-1 0 0,-1 1 1 0 0,1-1 0 0 0,0 1 0 0 0,0-1-1 0 0,-1 1 1 0 0,1-1 0 0 0,0 1-1 0 0,0-1 1 0 0,0 1 0 0 0,0-1 0 0 0,0 1-1 0 0,-1 0 1 0 0,1 0 0 0 0,0-1-1 0 0,0 1 1 0 0,0 0 0 0 0,0 0 0 0 0,0 0-1 0 0,0 0 1 0 0,1 0 0 0 0,43 6 3884 0 0,-32-3-3422 0 0,9 0-256 0 0,0-1 0 0 0,0-1 0 0 0,0-1 1 0 0,0-1-1 0 0,0 0 0 0 0,31-8 0 0 0,-32 3 212 0 0,-38 4 339 0 0,1-39 875 0 0,15 37-1664 0 0,0 0-1 0 0,1 0 1 0 0,0-1 0 0 0,0 1-1 0 0,0 0 1 0 0,0-1 0 0 0,1 1-1 0 0,0 0 1 0 0,1-6 0 0 0,3-19 117 0 0,-6-16 89 0 0,4-73-105 0 0,-3 113-141 0 0,-1 1 0 0 0,1-1-1 0 0,-1 0 1 0 0,1 1 0 0 0,-1-1 0 0 0,-1 1 0 0 0,1 0-1 0 0,-1-1 1 0 0,-2-4 0 0 0,3 6-40 0 0,-1 1 1 0 0,1-1-1 0 0,0 0 1 0 0,0 0-1 0 0,0 1 1 0 0,0-1-1 0 0,0 0 1 0 0,1 0-1 0 0,-1 0 1 0 0,1 0-1 0 0,0 0 0 0 0,0 0 1 0 0,0 0-1 0 0,0 0 1 0 0,1 0-1 0 0,-1 0 1 0 0,1 0-1 0 0,-1 0 1 0 0,1 0-1 0 0,0 0 1 0 0,3-4-1 0 0,-4 7-99 0 0,0-1-1 0 0,0 1 1 0 0,0 0-1 0 0,1 0 1 0 0,-1 0-1 0 0,0-1 1 0 0,0 1 0 0 0,0 0-1 0 0,0 0 1 0 0,0 0-1 0 0,1-1 1 0 0,-1 1-1 0 0,0 0 1 0 0,0 0-1 0 0,0-1 1 0 0,0 1 0 0 0,0 0-1 0 0,0 0 1 0 0,0-1-1 0 0,0 1 1 0 0,0 0-1 0 0,0 0 1 0 0,0-1 0 0 0,0 1-1 0 0,0 0 1 0 0,0 0-1 0 0,0-1 1 0 0,0 1-1 0 0,0 0 1 0 0,0 0 0 0 0,0-1-1 0 0,0 1 1 0 0,-1 0-1 0 0,1 0 1 0 0,0-1-1 0 0,0 1 1 0 0,0 0 0 0 0,0 0-1 0 0,-1 0 1 0 0,1-1-1 0 0,0 1 1 0 0,0 0-1 0 0,0 0 1 0 0,-1 0 0 0 0,-11 1-8789 0 0</inkml:trace>
  <inkml:trace contextRef="#ctx0" brushRef="#br0" timeOffset="69940.62">13202 7531 4129 0 0,'-1'7'247'0'0,"1"-7"-152"0"0,0 1-1 0 0,0-1 0 0 0,0 1 0 0 0,0-1 1 0 0,0 1-1 0 0,0-1 0 0 0,0 1 0 0 0,0-1 1 0 0,0 0-1 0 0,0 1 0 0 0,0-1 0 0 0,0 1 1 0 0,0-1-1 0 0,0 1 0 0 0,0-1 0 0 0,1 0 1 0 0,-1 1-1 0 0,0-1 0 0 0,0 1 0 0 0,0-1 1 0 0,1 0-1 0 0,-1 1 0 0 0,0-1 0 0 0,1 0 1 0 0,-1 1-1 0 0,0-1 0 0 0,1 0 0 0 0,-1 1 1 0 0,-4 0 1662 0 0,4-1-1719 0 0,0 0-1 0 0,0 0 0 0 0,-1 0 0 0 0,1 0 1 0 0,0 1-1 0 0,0-1 0 0 0,0 0 0 0 0,-1 0 1 0 0,1 0-1 0 0,0 0 0 0 0,-1 0 0 0 0,1 0 1 0 0,0 0-1 0 0,0 0 0 0 0,-1 0 0 0 0,1 0 1 0 0,0 0-1 0 0,0 0 0 0 0,-1 0 0 0 0,1 0 1 0 0,0 0-1 0 0,0 0 0 0 0,-1 0 1 0 0,1 0-1 0 0,0 0 0 0 0,-1 0 0 0 0,1 0 1 0 0,0 0-1 0 0,0 0 0 0 0,-1 0 0 0 0,1-1 1 0 0,0 1-1 0 0,0 0 0 0 0,0 0 0 0 0,-1 0 1 0 0,1-1-1 0 0,0 1 0 0 0,0 0 0 0 0,0 0 1 0 0,0 0-1 0 0,-1-1 0 0 0,1 1 0 0 0,0 0 1 0 0,0 0-1 0 0,0-1 0 0 0,0 1 0 0 0,0 0 1 0 0,0 0-1 0 0,0-1 0 0 0,0 1 0 0 0,0 0 1 0 0,0-1-1 0 0,0 1 0 0 0,0 0 0 0 0,0 0 1 0 0,0-1-1 0 0,0 1 0 0 0,0 0 1 0 0,0 0-1 0 0,0-1 0 0 0,0 1 0 0 0,0 0 1 0 0,0 0-1 0 0,1-1 0 0 0,1-42 1293 0 0,0 35-1122 0 0,-1 1 0 0 0,-1-1 0 0 0,1 1 0 0 0,-2-1 0 0 0,1 0 0 0 0,-1 1 0 0 0,0-1 0 0 0,0 1 0 0 0,-5-15 0 0 0,4 14-170 0 0,0 0-1 0 0,1-1 0 0 0,-1 1 1 0 0,2-1-1 0 0,-1 1 1 0 0,1-1-1 0 0,1 1 1 0 0,0-1-1 0 0,0 1 1 0 0,0-1-1 0 0,1 1 0 0 0,4-10 1 0 0,-6 17-65 0 0,0 1 0 0 0,0 0 1 0 0,0-1-1 0 0,1 1 0 0 0,-1 0 0 0 0,0-1 1 0 0,0 1-1 0 0,0 0 0 0 0,0-1 0 0 0,0 1 0 0 0,1 0 1 0 0,-1-1-1 0 0,0 1 0 0 0,0-1 0 0 0,0 1 1 0 0,0 0-1 0 0,0-1 0 0 0,0 1 0 0 0,0-1 1 0 0,0 1-1 0 0,-1 0 0 0 0,1-1 0 0 0,0 1 1 0 0,0 0-1 0 0,0-1 0 0 0,0 1 0 0 0,0 0 0 0 0,-1-1 1 0 0,1 1-1 0 0,0 0 0 0 0,0-1 0 0 0,-1 1 1 0 0,1 0-1 0 0,0-1 0 0 0,0 1 0 0 0,-1 0 1 0 0,1 0-1 0 0,-1-1 0 0 0,-3 4-3292 0 0,1 6-3677 0 0</inkml:trace>
  <inkml:trace contextRef="#ctx0" brushRef="#br0" timeOffset="70644.2">13212 7205 3945 0 0,'1'-11'2869'0'0,"-2"0"3369"0"0,-9 9-5408 0 0,12-2-2174 0 0,7-1-4249 0 0</inkml:trace>
  <inkml:trace contextRef="#ctx0" brushRef="#br0" timeOffset="72675.5">13211 4047 1640 0 0,'1'-3'1909'0'0,"-3"6"-1657"0"0,-1 1 160 0 0,-5 5 560 0 0,15-11 291 0 0,-11 12-928 0 0,5-9 387 0 0,3-11-133 0 0,1-8-302 0 0,-2-1 0 0 0,0 1 0 0 0,-1 0 0 0 0,0-25-1 0 0,1-7-256 0 0,3-117-1745 0 0,-9 204-4192 0 0</inkml:trace>
  <inkml:trace contextRef="#ctx0" brushRef="#br0" timeOffset="73425.89">13227 3545 1488 0 0,'-2'27'5041'0'0,"3"-32"-4899"0"0,1-1 0 0 0,-1 1 0 0 0,0-1 0 0 0,-1 0 0 0 0,1 0 0 0 0,-1 1 0 0 0,0-1 0 0 0,-2-8 0 0 0,2-16-93 0 0,11-16-148 0 0,-8 39 86 0 0,-1 0 1 0 0,0-1-1 0 0,-1 1 1 0 0,1 0-1 0 0,-1-9 1 0 0,1-5 66 0 0,-1 17-264 0 0,0 0-1 0 0,0 0 1 0 0,-1 0 0 0 0,0 0-1 0 0,0 1 1 0 0,0-1-1 0 0,0 0 1 0 0,-1 0-1 0 0,-1-6 1 0 0</inkml:trace>
  <inkml:trace contextRef="#ctx0" brushRef="#br0" timeOffset="74224.72">13252 3105 3297 0 0,'-6'13'37'0'0,"6"-13"124"0"0,0 1 0 0 0,-1 0-1 0 0,1 0 1 0 0,0-1 0 0 0,0 1-1 0 0,0 0 1 0 0,-1 0 0 0 0,1-1-1 0 0,-1 1 1 0 0,1 0 0 0 0,0-1-1 0 0,-1 1 1 0 0,1 0-1 0 0,-1-1 1 0 0,1 1 0 0 0,-1-1-1 0 0,0 1 1 0 0,1-1 0 0 0,-1 1-1 0 0,-1 0 1 0 0,2-1-143 0 0,0 0 0 0 0,0 0 0 0 0,-1 0 0 0 0,1 0-1 0 0,0 1 1 0 0,-1-1 0 0 0,1 0 0 0 0,0 0 0 0 0,0 0 0 0 0,-1 0-1 0 0,1 0 1 0 0,0 0 0 0 0,-1 0 0 0 0,1 0 0 0 0,0-1 0 0 0,-1 1 0 0 0,1 0-1 0 0,0 0 1 0 0,0 0 0 0 0,-1 0 0 0 0,1 0 0 0 0,0 0 0 0 0,0-1 0 0 0,-1 1-1 0 0,1 0 1 0 0,0 0 0 0 0,0 0 0 0 0,-1 0 0 0 0,1-1 0 0 0,0 1-1 0 0,0 0 1 0 0,0 0 0 0 0,-1-1 0 0 0,1 1 0 0 0,0 0 0 0 0,0-1 0 0 0,0 1-1 0 0,0 0 1 0 0,0-1 0 0 0,-5-19 343 0 0,3-26-205 0 0,2 44-153 0 0,-1-18 19 0 0,2 1 1 0 0,0 0 0 0 0,1-1-1 0 0,9-34 1 0 0,-11 17-43 0 0,0 29-881 0 0</inkml:trace>
  <inkml:trace contextRef="#ctx0" brushRef="#br0" timeOffset="74910.55">13231 2702 1144 0 0,'0'-1'60'0'0,"-1"1"1"0"0,1 0-1 0 0,-1 0 0 0 0,1 0 0 0 0,0 0 1 0 0,-1 0-1 0 0,1 0 0 0 0,0 0 0 0 0,-1 0 0 0 0,1 0 1 0 0,-1 0-1 0 0,1 0 0 0 0,0 0 0 0 0,-1 0 1 0 0,1 1-1 0 0,0-1 0 0 0,-1 0 0 0 0,1 0 0 0 0,0 0 1 0 0,-1 0-1 0 0,1 1 0 0 0,0-1 0 0 0,-1 0 1 0 0,1 0-1 0 0,0 1 0 0 0,0-1 0 0 0,-1 0 1 0 0,1 0-1 0 0,0 1 0 0 0,0-1 0 0 0,0 0 0 0 0,-1 1 1 0 0,1-1-1 0 0,0 0 0 0 0,0 1 0 0 0,0-1 1 0 0,0 0-1 0 0,0 1 0 0 0,0-1 0 0 0,0 0 0 0 0,-1 1 1 0 0,1-1-1 0 0,0 1 0 0 0,0-1 0 0 0,1 0 1 0 0,-1 1-1 0 0,0-1 0 0 0,0 0 0 0 0,0 1 0 0 0,0-1 1 0 0,0 1-1 0 0,0-1 0 0 0,0 0 0 0 0,0 1 1 0 0,1-1-1 0 0,-1 1 0 0 0,1 4 999 0 0,-11-8 699 0 0,9 2-1769 0 0,0 0 1 0 0,1 0 0 0 0,-1 0 0 0 0,0 0 0 0 0,0 0-1 0 0,1 0 1 0 0,-1 0 0 0 0,1 0 0 0 0,-1 0 0 0 0,1 0-1 0 0,-1 0 1 0 0,1 0 0 0 0,0 0 0 0 0,0 0 0 0 0,-1-1-1 0 0,1 1 1 0 0,0 0 0 0 0,0 0 0 0 0,0-2 0 0 0,2-34-76 0 0,-1 17 129 0 0,-3-8 355 0 0,1 0 0 0 0,6-50 1 0 0,-5 23-72 0 0,0 55-379 0 0,0 0 0 0 0,0 0 1 0 0,1-1-1 0 0,-1 1 1 0 0,0 0-1 0 0,0 0 1 0 0,0-1-1 0 0,0 1 0 0 0,0 0 1 0 0,0-1-1 0 0,1 1 1 0 0,-1 0-1 0 0,0 0 1 0 0,0-1-1 0 0,0 1 0 0 0,0 0 1 0 0,0-1-1 0 0,0 1 1 0 0,0 0-1 0 0,0-1 0 0 0,0 1 1 0 0,0 0-1 0 0,0 0 1 0 0,-1-1-1 0 0,1 1 1 0 0,0 0-1 0 0,0-1 0 0 0,0 1 1 0 0,0 0-1 0 0,0 0 1 0 0,0-1-1 0 0,-1 1 1 0 0,1 0-1 0 0,0 0 0 0 0,0 0 1 0 0,0-1-1 0 0,-1 1 1 0 0,1 0-1 0 0,0 0 1 0 0,0 0-1 0 0,-1-1 0 0 0,1 1 1 0 0,0 0-1 0 0,0 0 1 0 0,-1 0-1 0 0,1 0 1 0 0,0 0-1 0 0,-1 0 0 0 0,1 0 1 0 0,0 0-1 0 0,0 0 1 0 0,-1-1-1 0 0,0 1 1 0 0,1 1-163 0 0,-1-1-1 0 0,0 1 1 0 0,0-1 0 0 0,0 1 0 0 0,0-1 0 0 0,1 1 0 0 0,-1 0 0 0 0,0-1 0 0 0,1 1 0 0 0,-1 0 0 0 0,0-1 0 0 0,1 1 0 0 0,-1 0 0 0 0,1 0 0 0 0,-1 0 0 0 0,0 1-1 0 0,0 0-1693 0 0</inkml:trace>
  <inkml:trace contextRef="#ctx0" brushRef="#br0" timeOffset="76097.92">12707 2349 1600 0 0,'2'-1'111'0'0,"-1"-1"0"0"0,1 1 0 0 0,0 0 0 0 0,-1 0-1 0 0,1 1 1 0 0,0-1 0 0 0,0 0 0 0 0,-1 1 0 0 0,1-1-1 0 0,0 1 1 0 0,0-1 0 0 0,0 1 0 0 0,0 0 0 0 0,0 0-1 0 0,0 0 1 0 0,0 0 0 0 0,3 0 0 0 0,11-1-1 0 0,14-4-70 0 0,-26 5-19 0 0,1 0 1 0 0,0-1-1 0 0,-1 0 1 0 0,0 0-1 0 0,1 0 1 0 0,-1 0-1 0 0,7-3 1 0 0,9 5-15 0 0,-9 1 25 0 0,3-6-51 0 0,-14 3 15 0 0,1 1 0 0 0,-1 0-1 0 0,0 0 1 0 0,0-1 0 0 0,0 1-1 0 0,1 0 1 0 0,-1 0 0 0 0,0-1-1 0 0,0 1 1 0 0,1 0 0 0 0,-1 0-1 0 0,0 0 1 0 0,1-1 0 0 0,-1 1-1 0 0,0 0 1 0 0,1 0-1 0 0,-1 0 1 0 0,0 0 0 0 0,1 0-1 0 0,-1 0 1 0 0,0 0 0 0 0,1 0-1 0 0,-1 0 1 0 0,0 0 0 0 0,1 0-1 0 0,-1 0 1 0 0,0 0 0 0 0,1 0-1 0 0,-1 0 1 0 0,0 0 0 0 0,1 0-1 0 0,-1 0 1 0 0,0 0 0 0 0,0 1-1 0 0,1-1 1 0 0,-1 0 0 0 0,0 0-1 0 0,1 0 1 0 0,-1 0-1 0 0,0 1 1 0 0,0-1 0 0 0,1 0-1 0 0,-1 0 1 0 0,0 1 0 0 0,0-1-1 0 0,1 0 1 0 0,-1 0 0 0 0,0 1-1 0 0,0-1 1 0 0,0 0 0 0 0,0 1-1 0 0,0-1 1 0 0,0 0 0 0 0,1 1-1 0 0,-1-1 1 0 0,0 0 0 0 0,0 1-1 0 0,0-1 1 0 0,0 0-1 0 0,0 1 1 0 0,0-1 0 0 0,0 1-1 0 0,0 9-1416 0 0</inkml:trace>
  <inkml:trace contextRef="#ctx0" brushRef="#br0" timeOffset="77019.89">13050 2308 3641 0 0,'-1'-1'162'0'0,"0"1"0"0"0,0 0 0 0 0,0-1 0 0 0,0 1 0 0 0,0 0 1 0 0,0-1-1 0 0,0 1 0 0 0,-1 0 0 0 0,1 0 0 0 0,0 0 0 0 0,0 0 0 0 0,0 0 1 0 0,0 0-1 0 0,0 1 0 0 0,0-1 0 0 0,0 0 0 0 0,0 0 0 0 0,0 1 0 0 0,0-1 1 0 0,0 1-1 0 0,0-1 0 0 0,0 1 0 0 0,-2 0 0 0 0,3-1-109 0 0,0 0-1 0 0,0 1 0 0 0,0-1 1 0 0,0 0-1 0 0,-1 0 1 0 0,1 0-1 0 0,0 0 0 0 0,0 0 1 0 0,0 1-1 0 0,0-1 0 0 0,0 0 1 0 0,0 0-1 0 0,0 0 1 0 0,0 0-1 0 0,-1 1 0 0 0,1-1 1 0 0,0 0-1 0 0,0 0 1 0 0,0 0-1 0 0,0 0 0 0 0,0 1 1 0 0,0-1-1 0 0,0 0 0 0 0,0 0 1 0 0,0 0-1 0 0,0 1 1 0 0,0-1-1 0 0,0 0 0 0 0,0 0 1 0 0,0 0-1 0 0,1 0 1 0 0,-1 1-1 0 0,0-1 0 0 0,0 0 1 0 0,0 0-1 0 0,0 0 1 0 0,0 0-1 0 0,0 1 0 0 0,0-1 1 0 0,16 3-724 0 0,30-1 421 0 0,-34-1 218 0 0,0 0 0 0 0,0-1 0 0 0,0 0 0 0 0,0-1 0 0 0,0-1 0 0 0,0 1 0 0 0,17-6 0 0 0,3-1-49 0 0,-31 8 27 0 0,-1 0 0 0 0,1 0 0 0 0,-1 0-1 0 0,1-1 1 0 0,-1 1 0 0 0,0 0 0 0 0,1 0 0 0 0,-1 0 0 0 0,1 0 0 0 0,-1 0 0 0 0,1 0 0 0 0,-1 0 0 0 0,0 0 0 0 0,1 0 0 0 0,-1 0 0 0 0,1 1 0 0 0,-1-1 0 0 0,1 0 0 0 0,-1 0 0 0 0,0 0 0 0 0,1 0 0 0 0,-1 1 0 0 0,1-1 0 0 0,-1 0 0 0 0,0 0 0 0 0,1 1 0 0 0,-1-1 0 0 0,0 0 0 0 0,1 0 0 0 0,-1 1 0 0 0,0-1 0 0 0,0 0 0 0 0,1 1 0 0 0,-1-1 0 0 0,0 1 0 0 0,0-1 0 0 0,0 0 0 0 0,1 1 0 0 0,-1-1-1 0 0,0 1 1 0 0,0-1 0 0 0,0 1 0 0 0,0-1 0 0 0,0 0 0 0 0,0 1 0 0 0,0-1 0 0 0,0 1 0 0 0,0-1 0 0 0,0 1 0 0 0,0-1 0 0 0,0 0 0 0 0,0 1 0 0 0,0-1 0 0 0,0 1 0 0 0,-1-1 0 0 0,1 1 0 0 0,0-1 0 0 0,0 0 0 0 0,0 1 0 0 0,-1-1 0 0 0,1 0 0 0 0,0 1 0 0 0,0-1 0 0 0,-1 0 0 0 0,1 1 0 0 0,0-1 0 0 0,-1 0 0 0 0,1 1 0 0 0,-1-1 0 0 0,-3 4-1957 0 0</inkml:trace>
  <inkml:trace contextRef="#ctx0" brushRef="#br0" timeOffset="77613.62">13189 2326 2312 0 0,'0'-1'270'0'0,"-1"-8"932"0"0,-4 16 48 0 0,4-3-1197 0 0,0 1 1 0 0,1-1-1 0 0,0 0 0 0 0,0 1 0 0 0,1-1 0 0 0,-1 0 0 0 0,2 9 0 0 0,1 3-49 0 0,-5 58 127 0 0,0-61-170 0 0,1 1 1 0 0,0-1-1 0 0,2 0 0 0 0,-1 0 0 0 0,1 0 0 0 0,1 1 0 0 0,1-1 0 0 0,5 18 0 0 0,-5-29-1943 0 0</inkml:trace>
  <inkml:trace contextRef="#ctx0" brushRef="#br0" timeOffset="83864.8">13211 2885 1824 0 0,'0'0'79'0'0,"0"-1"-1"0"0,0 1 1 0 0,0-1-1 0 0,0 1 1 0 0,0-1-1 0 0,0 1 1 0 0,0-1-1 0 0,1 1 1 0 0,-1-1-1 0 0,0 1 1 0 0,0-1-1 0 0,0 1 1 0 0,1-1-1 0 0,-1 1 1 0 0,0-1-1 0 0,0 1 1 0 0,1 0-1 0 0,-1-1 1 0 0,0 1-1 0 0,1 0 1 0 0,-1-1-1 0 0,1 1 1 0 0,-1 0-1 0 0,0-1 1 0 0,1 1-1 0 0,-1 0 0 0 0,1 0 1 0 0,-1-1-1 0 0,1 1 1 0 0,-1 0-1 0 0,1 0 1 0 0,5 0-371 0 0,-8 11 328 0 0,2-11-2 0 0,-10 18-71 0 0,10-18 75 0 0,0 1 0 0 0,-1-1 0 0 0,1 1 1 0 0,0-1-1 0 0,0 0 0 0 0,0 1 0 0 0,-1-1 0 0 0,1 1 0 0 0,0-1 0 0 0,-1 0 0 0 0,1 1 0 0 0,0-1 0 0 0,-1 0 0 0 0,1 1 0 0 0,0-1 0 0 0,-1 0 0 0 0,1 0 0 0 0,-1 1 0 0 0,1-1 0 0 0,0 0 0 0 0,-1 0 0 0 0,1 0 0 0 0,-1 0 0 0 0,1 1 0 0 0,-1-1 0 0 0,1 0 0 0 0,-1 0 0 0 0,1 0 0 0 0,-1 0 0 0 0,1 0 0 0 0,0 0 0 0 0,-1 0 0 0 0,1 0 0 0 0,-1 0 0 0 0,1-1 0 0 0,-1 1 0 0 0,0 0 193 0 0,-14 14 761 0 0,12-9-988 0 0,1 0-1 0 0,-1 1 1 0 0,1-1 0 0 0,0 1 0 0 0,0-1 0 0 0,1 1 0 0 0,0 0-1 0 0,-1 7 1 0 0,1-5 8 0 0,-1 0 0 0 0,0 0 0 0 0,0-1 0 0 0,-5 12 0 0 0,4-12-12 0 0,-21 46 9 0 0,23-51-14 0 0,0 1-1 0 0,1-1 0 0 0,-1 1 1 0 0,0 0-1 0 0,1-1 0 0 0,-1 1 1 0 0,1 0-1 0 0,0-1 0 0 0,0 1 1 0 0,0 0-1 0 0,0-1 0 0 0,1 1 1 0 0,-1 0-1 0 0,1-1 0 0 0,-1 1 0 0 0,1 0 1 0 0,2 3-1 0 0,-3-6 8 0 0,0 0 1 0 0,0 1-1 0 0,0-1 1 0 0,0 0-1 0 0,1 0 0 0 0,-1 0 1 0 0,0 0-1 0 0,0 0 0 0 0,0 1 1 0 0,0-1-1 0 0,0 0 0 0 0,1 0 1 0 0,-1 0-1 0 0,0 0 1 0 0,0 0-1 0 0,0 0 0 0 0,0 0 1 0 0,1 0-1 0 0,-1 0 0 0 0,0 0 1 0 0,0 0-1 0 0,0 0 1 0 0,1 0-1 0 0,-1 0 0 0 0,0 0 1 0 0,0 0-1 0 0,0 0 0 0 0,1 0 1 0 0,-1 0-1 0 0,0 0 0 0 0,0 0 1 0 0,0 0-1 0 0,0 0 1 0 0,1 0-1 0 0,-1 0 0 0 0,0 0 1 0 0,0 0-1 0 0,0 0 0 0 0,0-1 1 0 0,1 1-1 0 0,-1 0 0 0 0,0 0 1 0 0,0 0-1 0 0,0 0 1 0 0,0 0-1 0 0,0-1 0 0 0,9-12 65 0 0,2-15-46 0 0,-6 12-110 0 0,7-19-397 0 0,1 1 1 0 0,19-39-1 0 0,-17 41 478 0 0,-14 30 46 0 0,-1 0 0 0 0,1 0 0 0 0,0 0 0 0 0,-1 0 0 0 0,1 0 0 0 0,-1 0 0 0 0,0-1 0 0 0,0 1 0 0 0,0 0 0 0 0,0 0 0 0 0,0 0 0 0 0,0 0 0 0 0,0 0 0 0 0,-1-2 0 0 0,3 64 58 0 0,4-20-99 0 0,-6-35 58 0 0,0-1 0 0 0,0 1 0 0 0,1 0 0 0 0,0 0 0 0 0,0-1 0 0 0,0 1 0 0 0,0 0 0 0 0,1-1 0 0 0,0 1 0 0 0,-1-1 0 0 0,2 0 0 0 0,-1 1 0 0 0,5 6-1 0 0,-5-10 10 0 0,0 1-1 0 0,-1-1 1 0 0,1 1-1 0 0,-1 0 0 0 0,0 0 1 0 0,1-1-1 0 0,-1 1 1 0 0,0 0-1 0 0,0 0 0 0 0,0 0 1 0 0,-1 0-1 0 0,1 1 1 0 0,0-1-1 0 0,0 4 0 0 0,-1-5-36 0 0,0 0 0 0 0,-1 0 0 0 0,1 0-1 0 0,0-1 1 0 0,0 1 0 0 0,-1 0 0 0 0,1 0 0 0 0,-1 0-1 0 0,1 0 1 0 0,-1 0 0 0 0,1-1 0 0 0,-1 1 0 0 0,1 0-1 0 0,-1 0 1 0 0,0-1 0 0 0,1 1 0 0 0,-1 0 0 0 0,0-1-1 0 0,1 1 1 0 0,-1-1 0 0 0,0 1 0 0 0,0-1-1 0 0,0 1 1 0 0,0-1 0 0 0,0 0 0 0 0,1 1 0 0 0,-1-1-1 0 0,0 0 1 0 0,0 0 0 0 0,0 0 0 0 0,0 0 0 0 0,0 1-1 0 0,-2-2 1 0 0,0 2-27 0 0,-1 1 0 0 0,0-1 0 0 0,1 0 0 0 0,0 1-1 0 0,-1 0 1 0 0,1-1 0 0 0,-4 5 0 0 0,-21 8 7 0 0,13-9 0 0 0,13-4-6 0 0,0 0-1 0 0,1 0 0 0 0,-1 0 0 0 0,0-1 0 0 0,0 1 0 0 0,0-1 0 0 0,1 1 1 0 0,-1-1-1 0 0,0 0 0 0 0,0 0 0 0 0,0 1 0 0 0,0-1 0 0 0,0-1 0 0 0,0 1 0 0 0,0 0 1 0 0,1 0-1 0 0,-1-1 0 0 0,0 1 0 0 0,-3-2 0 0 0,49-9-503 0 0,-41 11 495 0 0,0-1-1 0 0,-1 0 1 0 0,1 0-1 0 0,0 0 1 0 0,-1 0-1 0 0,1 0 1 0 0,-1 0-1 0 0,0-1 0 0 0,1 1 1 0 0,-1-1-1 0 0,0 0 1 0 0,0 0-1 0 0,0 0 1 0 0,0 0-1 0 0,0 0 1 0 0,0 0-1 0 0,-1 0 1 0 0,1 0-1 0 0,-1-1 0 0 0,0 1 1 0 0,1-1-1 0 0,-1 1 1 0 0,0-1-1 0 0,-1 0 1 0 0,1 1-1 0 0,0-1 1 0 0,-1 0-1 0 0,1 1 0 0 0,-1-1 1 0 0,0 0-1 0 0,0 0 1 0 0,0 1-1 0 0,-1-5 1 0 0,1 0-141 0 0,0-1 1 0 0,-1 1-1 0 0,0 0 1 0 0,-1 0-1 0 0,0-1 1 0 0,0 1-1 0 0,0 0 1 0 0,-1 1-1 0 0,0-1 1 0 0,0 0-1 0 0,-8-11 1 0 0,11 18 161 0 0,0 0 0 0 0,0 0-1 0 0,0 0 1 0 0,0-1 0 0 0,0 1 0 0 0,0 0-1 0 0,0 0 1 0 0,-1 0 0 0 0,1 0 0 0 0,0-1 0 0 0,0 1-1 0 0,0 0 1 0 0,0 0 0 0 0,-1 0 0 0 0,1 0 0 0 0,0 0-1 0 0,0 0 1 0 0,0-1 0 0 0,0 1 0 0 0,-1 0 0 0 0,1 0-1 0 0,0 0 1 0 0,0 0 0 0 0,-1 0 0 0 0,1 0-1 0 0,0 0 1 0 0,0 0 0 0 0,0 0 0 0 0,-1 0 0 0 0,1 0-1 0 0,0 0 1 0 0,0 0 0 0 0,0 0 0 0 0,-1 0 0 0 0,1 0-1 0 0,0 0 1 0 0,0 0 0 0 0,0 0 0 0 0,-1 0-1 0 0,1 1 1 0 0,0-1 0 0 0,-4 11 139 0 0,1 24-282 0 0,3-28 171 0 0,-10 40-28 0 0,4-23 252 0 0,6-22 150 0 0,5-12 280 0 0,-1-1-688 0 0,-1 1-227 0 0,0 1 0 0 0,1 0-1 0 0,0 0 1 0 0,1 0 0 0 0,0 0 0 0 0,1 1 0 0 0,8-11-1 0 0,-21 28 184 0 0,1 1 0 0 0,1-1 0 0 0,-9 19 0 0 0,7-12 401 0 0,-13 13 1092 0 0,20-29-1441 0 0,0 0 1 0 0,0 0-1 0 0,0-1 0 0 0,0 1 0 0 0,0 0 1 0 0,0 0-1 0 0,0 0 0 0 0,0 0 0 0 0,0 0 1 0 0,0 0-1 0 0,0 0 0 0 0,0 0 1 0 0,0 0-1 0 0,0 0 0 0 0,0 0 0 0 0,0 0 1 0 0,0 0-1 0 0,0 0 0 0 0,0-1 0 0 0,0 1 1 0 0,0 0-1 0 0,0 0 0 0 0,0 0 0 0 0,0 0 1 0 0,0 0-1 0 0,0 0 0 0 0,-1 0 0 0 0,1 0 1 0 0,0 0-1 0 0,0 0 0 0 0,0 0 0 0 0,0 0 1 0 0,0 0-1 0 0,0 0 0 0 0,0 0 0 0 0,0 0 1 0 0,0 0-1 0 0,0 0 0 0 0,0 0 1 0 0,0 0-1 0 0,0 0 0 0 0,-1 0 0 0 0,1 0 1 0 0,0 0-1 0 0,0 0 0 0 0,0 0 0 0 0,0 0 1 0 0,0 0-1 0 0,0 0 0 0 0,0 0 0 0 0,0 0 1 0 0,0 0-1 0 0,0 0 0 0 0,0 0 0 0 0,8-18-57 0 0,-3 6-360 0 0,-3 7 29 0 0,0 0 0 0 0,1 0 0 0 0,-1 1 0 0 0,1-1 1 0 0,7-7-1 0 0,-10 50-1840 0 0</inkml:trace>
  <inkml:trace contextRef="#ctx0" brushRef="#br0" timeOffset="89210.28">3946 5095 968 0 0,'13'7'2757'0'0,"-12"-6"-2718"0"0,-1 0 0 0 0,1 0 0 0 0,0-1 0 0 0,-1 1 1 0 0,1 0-1 0 0,0-1 0 0 0,0 1 0 0 0,0-1 0 0 0,0 1 0 0 0,0-1 1 0 0,-1 0-1 0 0,1 1 0 0 0,0-1 0 0 0,0 0 0 0 0,0 1 0 0 0,0-1 0 0 0,0 0 1 0 0,0 0-1 0 0,0 0 0 0 0,0 0 0 0 0,2 0 0 0 0,-2 0 5 0 0,0 0 0 0 0,-1-1-1 0 0,1 1 1 0 0,0 0 0 0 0,0 0-1 0 0,0-1 1 0 0,0 1 0 0 0,0 0 0 0 0,-1-1-1 0 0,1 1 1 0 0,0-1 0 0 0,0 1-1 0 0,0-1 1 0 0,-1 1 0 0 0,1-1-1 0 0,0 0 1 0 0,-1 1 0 0 0,1-1-1 0 0,0-1 1 0 0,5-4 748 0 0,-6 6-719 0 0,0 0 0 0 0,0-1 1 0 0,1 1-1 0 0,-1 0 0 0 0,0 0 0 0 0,1 0 1 0 0,-1 0-1 0 0,0-1 0 0 0,0 1 0 0 0,1 0 1 0 0,-1 0-1 0 0,0-1 0 0 0,0 1 0 0 0,0 0 1 0 0,1 0-1 0 0,-1-1 0 0 0,0 1 0 0 0,0 0 1 0 0,0-1-1 0 0,0 1 0 0 0,0 0 0 0 0,0-1 1 0 0,0 1-1 0 0,0 0 0 0 0,1-1 0 0 0,-1 1 1 0 0,0 0-1 0 0,0-1 0 0 0,0 1 0 0 0,0 0 0 0 0,-1 0 1 0 0,1-1-1 0 0,0 0 0 0 0,-11 2 681 0 0,-19 10-863 0 0,21-6 152 0 0,-1-1 0 0 0,0 0-1 0 0,-20 5 1 0 0,23-8-38 0 0,1 1-1 0 0,-1 0 1 0 0,1 0-1 0 0,0 0 1 0 0,0 1 0 0 0,0-1-1 0 0,0 1 1 0 0,0 1 0 0 0,1-1-1 0 0,0 1 1 0 0,-1 0-1 0 0,-7 8 1 0 0,-22 15 136 0 0,35-27-153 0 0,0 1 16 0 0,0-1 0 0 0,0 0 0 0 0,0 0 0 0 0,0 0-1 0 0,0 1 1 0 0,0-1 0 0 0,0 0 0 0 0,0 0-1 0 0,0 0 1 0 0,0 0 0 0 0,1 1 0 0 0,-1-1 0 0 0,0 0-1 0 0,0 0 1 0 0,0 0 0 0 0,0 0 0 0 0,0 0-1 0 0,0 1 1 0 0,1-1 0 0 0,-1 0 0 0 0,0 0 0 0 0,0 0-1 0 0,0 0 1 0 0,1 0 0 0 0,-1 0 0 0 0,0 0 0 0 0,0 0-1 0 0,0 0 1 0 0,0 0 0 0 0,1 0 0 0 0,-1 0-1 0 0,0 0 1 0 0,0 0 0 0 0,0 0 0 0 0,1 0 0 0 0,-1 0-1 0 0,0 0 1 0 0,0 0 0 0 0,0 0 0 0 0,1 0-1 0 0,15-4 95 0 0,25-15-17 0 0,-22 10-64 0 0,44-9-150 0 0,-49 14 217 0 0,1 0-1 0 0,-1 0 1 0 0,20-10 0 0 0,-12 7-26 0 0,-21 7-27 0 0,0 0-1 0 0,1 0 1 0 0,-1 0 0 0 0,0-1-1 0 0,0 1 1 0 0,1 0-1 0 0,-1-1 1 0 0,0 1 0 0 0,0-1-1 0 0,0 1 1 0 0,0-1 0 0 0,1 0-1 0 0,-1 1 1 0 0,0-1 0 0 0,0 0-1 0 0,0 0 1 0 0,0 0-1 0 0,0 0 1 0 0,-1 0 0 0 0,1 0-1 0 0,0 0 1 0 0,0 0 0 0 0,-1 0-1 0 0,1 0 1 0 0,-1 0 0 0 0,1 0-1 0 0,-1-1 1 0 0,1 1-1 0 0,0-2 1 0 0,-6 25-171 0 0,5-20 133 0 0,1 26 45 0 0,-11 12-82 0 0,-1 2 89 0 0,7-17-41 0 0,3-21 51 0 0,1-9 214 0 0,0-2-3 0 0,2-17 3578 0 0,0-5-3792 0 0,-2 28-84 0 0,0 1-1 0 0,0-1 1 0 0,-1 1 0 0 0,1-1-1 0 0,0 1 1 0 0,-1-1-1 0 0,1 1 1 0 0,0-1-1 0 0,-1 1 1 0 0,1-1-1 0 0,-1 1 1 0 0,1 0-1 0 0,-1-1 1 0 0,1 1-1 0 0,-1-1 1 0 0,1 1 0 0 0,-1 0-1 0 0,1 0 1 0 0,-1-1-1 0 0,0 1 1 0 0,1 0-1 0 0,-1 0 1 0 0,1 0-1 0 0,-1 0 1 0 0,1 0-1 0 0,-1 0 1 0 0,0 0-1 0 0,1 0 1 0 0,-1 0 0 0 0,0 0-1 0 0,1 0 1 0 0,-1 0-1 0 0,1 0 1 0 0,-2 0-1 0 0,-29 4-581 0 0,22-2 411 0 0,-8-3 200 0 0,1 0 0 0 0,-1-1 0 0 0,1 0 1 0 0,0-2-1 0 0,-24-7 0 0 0,20 5 14 0 0,12 4-30 0 0,0 0-1 0 0,-1 1 1 0 0,1 0-1 0 0,-14 1 1 0 0,22 0 7 0 0,33 5-811 0 0,-1 3 656 0 0,-18-4 209 0 0,1 0 0 0 0,0-1 0 0 0,0-1 0 0 0,18 1 0 0 0,-28-3-12 0 0,11-2 391 0 0,-13-10-163 0 0,-3 9-286 0 0,9-34 1419 0 0,-9 36-1395 0 0,1-1 1 0 0,-1 1-1 0 0,0 0 0 0 0,0 0 0 0 0,0 0 1 0 0,0-1-1 0 0,0 1 0 0 0,0 0 0 0 0,0 0 1 0 0,0-1-1 0 0,0 1 0 0 0,-1 0 0 0 0,1 0 1 0 0,-1 0-1 0 0,1 0 0 0 0,0 0 0 0 0,-1 0 1 0 0,0-1-1 0 0,1 1 0 0 0,-1 0 0 0 0,0 0 0 0 0,1 1 1 0 0,-1-1-1 0 0,0 0 0 0 0,0 0 0 0 0,0 0 1 0 0,0 0-1 0 0,0 1 0 0 0,0-1 0 0 0,0 0 1 0 0,0 1-1 0 0,-2-2 0 0 0,-20 21-1526 0 0,23-19 1523 0 0,0 1 0 0 0,0-1 0 0 0,0 0-1 0 0,0 0 1 0 0,-1 1 0 0 0,1-1-1 0 0,0 0 1 0 0,0 0 0 0 0,0 0-1 0 0,0 1 1 0 0,-1-1 0 0 0,1 0 0 0 0,0 0-1 0 0,0 0 1 0 0,0 0 0 0 0,-1 1-1 0 0,1-1 1 0 0,0 0 0 0 0,0 0-1 0 0,-1 0 1 0 0,1 0 0 0 0,0 0 0 0 0,0 0-1 0 0,-1 0 1 0 0,1 0 0 0 0,0 0-1 0 0,0 0 1 0 0,-1 0 0 0 0,1 0-1 0 0,0 0 1 0 0,0 0 0 0 0,-1 0 0 0 0,1 0-1 0 0,0 0 1 0 0,-1 0 0 0 0,1 0-1 0 0,0 0 1 0 0,0 0 0 0 0,0 0-1 0 0,-1-1 1 0 0,1 1 0 0 0,0 0-1 0 0,0 0 1 0 0,-1 0 0 0 0,1-1 0 0 0,0 1 20 0 0,0 0 0 0 0,0-1 0 0 0,0 1 0 0 0,0 0 0 0 0,0-1 0 0 0,0 1 0 0 0,0-1 0 0 0,0 1-1 0 0,0 0 1 0 0,0-1 0 0 0,0 1 0 0 0,0 0 0 0 0,0-1 0 0 0,0 1 0 0 0,0 0 0 0 0,1-1 0 0 0,-1 1 0 0 0,0 0 0 0 0,0-1 0 0 0,0 1 0 0 0,1 0 0 0 0,-1-1 0 0 0,0 1 0 0 0,0 0 0 0 0,1 0 0 0 0,-1-1 0 0 0,0 1 0 0 0,0 0 0 0 0,1 0 0 0 0,-1 0 0 0 0,0-1 0 0 0,1 1 0 0 0,-1 0 0 0 0,0 0 0 0 0,1 0 0 0 0,-1 0 0 0 0,0 0 0 0 0,1 0 0 0 0,-1 0 0 0 0,1 0 0 0 0,-1 0 0 0 0,0 0 0 0 0,1 0 0 0 0,-1 0 0 0 0,0 0 0 0 0,1 0 0 0 0,56-14 169 0 0,-52 16-143 0 0,-5-1-31 0 0,1-1-1 0 0,-1 0 1 0 0,0 1 0 0 0,1-1-1 0 0,-1 0 1 0 0,0 0 0 0 0,0 1-1 0 0,1-1 1 0 0,-1 0 0 0 0,1 0-1 0 0,-1 1 1 0 0,0-1 0 0 0,1 0-1 0 0,-1 0 1 0 0,0 0 0 0 0,1 0-1 0 0,-1 0 1 0 0,1 0 0 0 0,-1 0-1 0 0,0 0 1 0 0,1 0 0 0 0,-1 0-1 0 0,1 0 1 0 0,-1 0 0 0 0,1 0-1 0 0,-1 0 1 0 0,0 0 0 0 0,1 0-1 0 0,-1 0 1 0 0,0 0 0 0 0,1-1 0 0 0,-1 1-1 0 0,1 0 1 0 0,-1 0 0 0 0,0-1-1 0 0,1 1 1 0 0,-1 0 0 0 0,0 0-1 0 0,0-1 1 0 0,1 1 0 0 0,-1 0-1 0 0,0-1 1 0 0,1 1 0 0 0,-1 0-1 0 0,0-1 1 0 0,0 0 0 0 0,6-3 251 0 0,-4 6-145 0 0,-2-2-112 0 0,0 0 1 0 0,0 1 0 0 0,0-1 0 0 0,0 0 0 0 0,0 0-1 0 0,0 0 1 0 0,0 0 0 0 0,0 1 0 0 0,0-1 0 0 0,0 0-1 0 0,0 0 1 0 0,0 0 0 0 0,0 0 0 0 0,0 0 0 0 0,0 1-1 0 0,1-1 1 0 0,-1 0 0 0 0,0 0 0 0 0,0 0 0 0 0,0 0-1 0 0,0 0 1 0 0,0 0 0 0 0,1 0 0 0 0,-1 0 0 0 0,0 1-1 0 0,0-1 1 0 0,0 0 0 0 0,0 0 0 0 0,0 0 0 0 0,1 0-1 0 0,-1 0 1 0 0,0 0 0 0 0,0 0 0 0 0,0 0 0 0 0,0 0-1 0 0,1 0 1 0 0,-1 0 0 0 0,0 0 0 0 0,0 0 0 0 0,0 0-1 0 0,0 0 1 0 0,1 0 0 0 0,-1 0 0 0 0,0 0 0 0 0,0-1-1 0 0,0 1 1 0 0,0 0 0 0 0,1 0 0 0 0,-1 0 0 0 0,0 0 0 0 0,0 0-1 0 0,0 0 1 0 0,0 0 0 0 0,0 0 0 0 0,0-1 0 0 0,1 1-1 0 0,-1 0 1 0 0,0 0 0 0 0,0 0 0 0 0,0 0 0 0 0,0 0-1 0 0,0-1 1 0 0,1 1-4 0 0,0-1 0 0 0,1 1 0 0 0,-1 0 0 0 0,0-1 0 0 0,0 1 1 0 0,1 0-1 0 0,-1 0 0 0 0,0 0 0 0 0,1 0 0 0 0,-1 0 0 0 0,0 0 0 0 0,0 0 0 0 0,1 0 0 0 0,-1 1 0 0 0,0-1 0 0 0,0 0 0 0 0,1 1 0 0 0,-1-1 0 0 0,0 1 1 0 0,0 0-1 0 0,0-1 0 0 0,0 1 0 0 0,0 0 0 0 0,0-1 0 0 0,0 1 0 0 0,0 0 0 0 0,0 0 0 0 0,0 0 0 0 0,0 0 0 0 0,-1 0 0 0 0,1 0 0 0 0,1 1 0 0 0,8 5-51 0 0,-7-5 69 0 0,-16 1 44 0 0,3-1-48 0 0,0 0 0 0 0,0 1 1 0 0,0 0-1 0 0,1 1 0 0 0,-1-1 1 0 0,1 2-1 0 0,-14 7 0 0 0,16-8-5 0 0,0-1-1 0 0,-1 0 0 0 0,1 0 1 0 0,-1-1-1 0 0,-9 2 0 0 0,8-2-18 0 0,1 0 0 0 0,-1 0 1 0 0,1 1-1 0 0,-11 6 0 0 0,18-9 11 0 0,1 0 0 0 0,0 0 0 0 0,0 0 1 0 0,0 1-1 0 0,0-1 0 0 0,-1 0 0 0 0,1 0 1 0 0,0 0-1 0 0,0 1 0 0 0,0-1 0 0 0,-1 0 0 0 0,1 0 1 0 0,0 0-1 0 0,0 0 0 0 0,-1 0 0 0 0,1 0 0 0 0,0 0 1 0 0,0 1-1 0 0,-1-1 0 0 0,1 0 0 0 0,0 0 1 0 0,0 0-1 0 0,-1 0 0 0 0,1 0 0 0 0,0 0 0 0 0,0 0 1 0 0,-1 0-1 0 0,1 0 0 0 0,0 0 0 0 0,-1-1 1 0 0,1 1-1 0 0,0 0 0 0 0,0 0 0 0 0,-1 0 0 0 0,1 0 1 0 0,0 0-1 0 0,0 0 0 0 0,0 0 0 0 0,-1-1 0 0 0,1 1 1 0 0,0 0-1 0 0,0 0 0 0 0,0 0 0 0 0,-1-1 1 0 0,1 1-1 0 0,0 0 0 0 0,0 0 0 0 0,0 0 0 0 0,0-1 1 0 0,0 1-1 0 0,-1 0 0 0 0,1 0 0 0 0,0-1 0 0 0,0 1 1 0 0,0-1 1 0 0,0 1 0 0 0,0 0 1 0 0,0 0-1 0 0,0-1 0 0 0,0 1 0 0 0,0 0 1 0 0,0 0-1 0 0,0-1 0 0 0,-1 1 1 0 0,1 0-1 0 0,0 0 0 0 0,0 0 1 0 0,0 0-1 0 0,0-1 0 0 0,0 1 0 0 0,-1 0 1 0 0,1 0-1 0 0,0 0 0 0 0,0 0 1 0 0,0-1-1 0 0,-1 1 0 0 0,1 0 0 0 0,0 0 1 0 0,0 0-1 0 0,0 0 0 0 0,-1 0 1 0 0,1 0-1 0 0,0 0 0 0 0,0 0 0 0 0,-1 0 1 0 0,1 0-1 0 0,0 0 0 0 0,0 0 1 0 0,0 0-1 0 0,-1 0 0 0 0,1 0 1 0 0,0 0-1 0 0,0 0 0 0 0,-1 0 0 0 0,1 0 1 0 0,0 0-1 0 0,0 0 0 0 0,-1 0 1 0 0,1 0-1 0 0,0 0 0 0 0,0 0 0 0 0,0 1 1 0 0,-1-1-1 0 0,1 0 0 0 0,0 0 1 0 0,0 0-1 0 0,-1 1 0 0 0,0-3 411 0 0,6-7-346 0 0,10-7-97 0 0,55-19-314 0 0,-55 28 334 0 0,1 0-1 0 0,-1-1 1 0 0,28-20-1 0 0,-42 27 14 0 0,0 1-1 0 0,0-1 1 0 0,-1 0-1 0 0,1 0 1 0 0,0 1 0 0 0,0-1-1 0 0,0 1 1 0 0,-1-1-1 0 0,1 1 1 0 0,0-1-1 0 0,0 1 1 0 0,0-1 0 0 0,0 1-1 0 0,0 0 1 0 0,0 0-1 0 0,0-1 1 0 0,0 1-1 0 0,1 0 1 0 0,2 13 43 0 0,-3-10-45 0 0,6 30 263 0 0,-16-13-356 0 0,-1 48 146 0 0,10-68-54 0 0,0 0 1 0 0,0 0 0 0 0,0 0 0 0 0,0 1 0 0 0,0-1 0 0 0,0 0-1 0 0,0 0 1 0 0,0 0 0 0 0,0 1 0 0 0,0-1 0 0 0,0 0 0 0 0,0 0-1 0 0,0 0 1 0 0,0 1 0 0 0,0-1 0 0 0,0 0 0 0 0,0 0 0 0 0,0 0 0 0 0,-1 1-1 0 0,1-1 1 0 0,0 0 0 0 0,0 0 0 0 0,0 0 0 0 0,0 0 0 0 0,-1 0-1 0 0,1 1 1 0 0,0-1 0 0 0,0 0 0 0 0,0 0 0 0 0,0 0 0 0 0,-1 0-1 0 0,1 0 1 0 0,0 0 0 0 0,0 0 0 0 0,0 0 0 0 0,-1 0 0 0 0,1 0-1 0 0,0 0 1 0 0,0 0 0 0 0,-1 0 0 0 0,1 0 0 0 0,0 0 0 0 0,-2 1 24 0 0,2 7 10 0 0,-1-10-40 0 0,0 10-38 0 0,0-7 43 0 0,1 1 106 0 0,0-7-60 0 0,0-15 282 0 0,-7 0 264 0 0,6 20-567 0 0,1-1 0 0 0,0 0 0 0 0,0 1 1 0 0,-1-1-1 0 0,1 0 0 0 0,0 1 0 0 0,-1-1 1 0 0,1 0-1 0 0,-1 1 0 0 0,1-1 0 0 0,-1 1 0 0 0,1-1 1 0 0,-1 1-1 0 0,1-1 0 0 0,-1 1 0 0 0,1-1 0 0 0,-1 1 1 0 0,0-1-1 0 0,1 1 0 0 0,-1 0 0 0 0,0-1 0 0 0,1 1 1 0 0,-1 0-1 0 0,0 0 0 0 0,0 0 0 0 0,1-1 1 0 0,-1 1-1 0 0,0 0 0 0 0,1 0 0 0 0,-3 0 0 0 0,3 0-25 0 0,-2 1 2 0 0,1-1-1 0 0,0 0 1 0 0,0 0-1 0 0,0 0 1 0 0,-1 0-1 0 0,1 0 1 0 0,0 0-1 0 0,0 0 1 0 0,0 0-1 0 0,-1 0 1 0 0,1 0-1 0 0,0-1 0 0 0,0 1 1 0 0,0 0-1 0 0,0-1 1 0 0,0 1-1 0 0,0-1 1 0 0,0 0-1 0 0,0 1 1 0 0,0-1-1 0 0,0 0 1 0 0,0 1-1 0 0,0-1 1 0 0,0 0-1 0 0,0 0 1 0 0,0 0-1 0 0,0-1 1 0 0,-2 1-6 0 0,0 1 1 0 0,0-1-1 0 0,0 1 0 0 0,0 0 1 0 0,0 0-1 0 0,0 0 1 0 0,0 0-1 0 0,0 0 0 0 0,0 1 1 0 0,0-1-1 0 0,0 1 1 0 0,0 0-1 0 0,-3 1 0 0 0,1-1 1 0 0,-5 2 5 0 0,6-2 1 0 0,1 0-1 0 0,-1 0 1 0 0,0 0-1 0 0,0 0 0 0 0,0-1 1 0 0,0 1-1 0 0,0-1 1 0 0,0 0-1 0 0,0 0 1 0 0,0-1-1 0 0,0 1 1 0 0,0-1-1 0 0,0 0 1 0 0,1 0-1 0 0,-1 0 1 0 0,-5-3-1 0 0,9 4-17 0 0,0-1-1 0 0,0 1 1 0 0,0-1-1 0 0,0 1 0 0 0,0 0 1 0 0,0-1-1 0 0,0 1 1 0 0,1-1-1 0 0,-1 1 0 0 0,0-1 1 0 0,0 1-1 0 0,0 0 1 0 0,1-1-1 0 0,-1 1 0 0 0,0-1 1 0 0,0 1-1 0 0,1 0 1 0 0,-1-1-1 0 0,0 1 0 0 0,1 0 1 0 0,-1 0-1 0 0,1-1 1 0 0,-1 1-1 0 0,0 0 0 0 0,1 0 1 0 0,-1-1-1 0 0,1 1 1 0 0,-1 0-1 0 0,0 0 0 0 0,1 0 1 0 0,-1 0-1 0 0,1 0 1 0 0,-1 0-1 0 0,1 0 0 0 0,0 0 1 0 0,0-1-214 0 0,0 1 0 0 0,-1-1 1 0 0,1 1-1 0 0,0 0 0 0 0,0-1 1 0 0,0 1-1 0 0,0 0 1 0 0,0 0-1 0 0,0-1 0 0 0,0 1 1 0 0,0 0-1 0 0,0 0 0 0 0,0 0 1 0 0,0 1-1 0 0,0-1 0 0 0,0 0 1 0 0,0 0-1 0 0,0 0 0 0 0,0 1 1 0 0,0-1-1 0 0,2 1 0 0 0,1 5-4497 0 0,-3-10 2560 0 0</inkml:trace>
  <inkml:trace contextRef="#ctx0" brushRef="#br0" timeOffset="91273.87">3848 5196 3297 0 0,'-7'-7'293'0'0,"-4"-4"915"0"0,11 11-1197 0 0,0 0 1 0 0,0 0-1 0 0,0 0 1 0 0,-1 0 0 0 0,1 0-1 0 0,0-1 1 0 0,0 1-1 0 0,0 0 1 0 0,0 0-1 0 0,0 0 1 0 0,-1 0 0 0 0,1 0-1 0 0,0 0 1 0 0,0 0-1 0 0,0 0 1 0 0,0 0 0 0 0,-1 0-1 0 0,1 0 1 0 0,0 0-1 0 0,0 0 1 0 0,0 0-1 0 0,-1 0 1 0 0,1 0 0 0 0,0 0-1 0 0,0 0 1 0 0,0 0-1 0 0,0 0 1 0 0,-1 0-1 0 0,1 0 1 0 0,0 0 0 0 0,0 0-1 0 0,0 0 1 0 0,0 1-1 0 0,0-1 1 0 0,-1 0 0 0 0,1 0-1 0 0,0 0 1 0 0,0 0-1 0 0,0 0 1 0 0,0 0-1 0 0,0 1 1 0 0,0-1 0 0 0,0 0-1 0 0,-1 0 1 0 0,1 0-1 0 0,0 0 1 0 0,0 0-1 0 0,0 1 1 0 0,0-1 0 0 0,0 0-1 0 0,0 0 1 0 0,0 2 41 0 0,-1-1 0 0 0,1 0 1 0 0,0 0-1 0 0,-1 0 0 0 0,1 0 0 0 0,0 0 1 0 0,0 0-1 0 0,0 0 0 0 0,0 1 0 0 0,0-1 1 0 0,0 0-1 0 0,0 0 0 0 0,1 0 0 0 0,-1 0 1 0 0,0 0-1 0 0,1 0 0 0 0,-1 0 0 0 0,0 1 0 0 0,1-1 1 0 0,-1 0-1 0 0,1 0 0 0 0,0-1 0 0 0,-1 1 1 0 0,1 0-1 0 0,0 0 0 0 0,0 0 0 0 0,-1 0 1 0 0,1 0-1 0 0,0-1 0 0 0,0 1 0 0 0,0 0 1 0 0,0-1-1 0 0,0 1 0 0 0,0-1 0 0 0,0 1 1 0 0,0-1-1 0 0,0 0 0 0 0,0 1 0 0 0,0-1 1 0 0,0 0-1 0 0,1 0 0 0 0,-1 1 0 0 0,0-1 1 0 0,0 0-1 0 0,2 0 0 0 0,10 1 213 0 0,0-1 0 0 0,0 0 0 0 0,18-2 0 0 0,-9 0-305 0 0,-19 2 48 0 0,0 0 1 0 0,0 1-1 0 0,0-1 0 0 0,0 1 1 0 0,0 0-1 0 0,0-1 1 0 0,-1 1-1 0 0,1 1 0 0 0,4 1 1 0 0,10 5 1660 0 0,-3-8-509 0 0,-12-1-1155 0 0,0 1 0 0 0,0 0 0 0 0,0 0 0 0 0,0 0 1 0 0,0 0-1 0 0,0 0 0 0 0,-1 0 0 0 0,1 0 0 0 0,0 1 0 0 0,0-1 1 0 0,0 1-1 0 0,0-1 0 0 0,2 2 0 0 0,-9 10-40 0 0,5-12 34 0 0,0 1 0 0 0,0-1 0 0 0,0 0 0 0 0,0 0 0 0 0,0 0 0 0 0,-1 0 0 0 0,1 0 0 0 0,0 0 0 0 0,0 0 0 0 0,0 0 0 0 0,0 1 0 0 0,0-1 0 0 0,0 0 0 0 0,0 0 0 0 0,0 0 0 0 0,0 0 0 0 0,0 0 0 0 0,-1 0 0 0 0,1 1 0 0 0,0-1 0 0 0,0 0 0 0 0,0 0 0 0 0,0 0 0 0 0,0 0 0 0 0,0 1 0 0 0,0-1 0 0 0,0 0 0 0 0,0 0 0 0 0,0 0 0 0 0,0 0 0 0 0,0 0 0 0 0,0 1 0 0 0,1-1 1 0 0,-1 0-1 0 0,0 0 0 0 0,0 0 0 0 0,0 0 0 0 0,0 0 0 0 0,0 0 0 0 0,0 1 0 0 0,0-1 0 0 0,0 0 0 0 0,0 0 0 0 0,0 0 0 0 0,1 0 0 0 0,-1 0 0 0 0,1 10-13 0 0,0 24-10 0 0,-1-34 24 0 0,0 0 0 0 0,-1 1-1 0 0,1-1 1 0 0,0 0 0 0 0,0 0 0 0 0,0 1 0 0 0,0-1 0 0 0,0 0-1 0 0,0 1 1 0 0,0-1 0 0 0,0 0 0 0 0,0 0 0 0 0,0 1 0 0 0,0-1 0 0 0,0 0-1 0 0,0 1 1 0 0,0-1 0 0 0,0 0 0 0 0,0 1 0 0 0,0-1 0 0 0,0 0 0 0 0,0 0-1 0 0,0 1 1 0 0,0-1 0 0 0,0 0 0 0 0,1 0 0 0 0,-1 1 0 0 0,0-1-1 0 0,0 0 1 0 0,0 0 0 0 0,1 1 0 0 0,-1-1 0 0 0,0 0 0 0 0,0 0 0 0 0,0 0-1 0 0,1 1 1 0 0,-1-1 0 0 0,0 0 0 0 0,0 0 0 0 0,1 0 0 0 0,-1 0 0 0 0,0 0-1 0 0,1 0 1 0 0,-1 1 0 0 0,4 3 13 0 0,-3 1-14 0 0,-2-5 0 0 0,1 1-1 0 0,0-1 1 0 0,0 1 0 0 0,0 0 0 0 0,0-1 0 0 0,0 1 0 0 0,0-1 0 0 0,0 1 0 0 0,1 0 0 0 0,-1-1 0 0 0,0 1 0 0 0,0-1 0 0 0,0 1 0 0 0,1-1 0 0 0,-1 1 0 0 0,0 0-1 0 0,0-1 1 0 0,1 1 0 0 0,-1-1 0 0 0,0 0 0 0 0,1 1 0 0 0,-1-1 0 0 0,1 1 0 0 0,-1-1 0 0 0,1 1 0 0 0,-1-1 0 0 0,1 0 0 0 0,-1 1 0 0 0,1-1 0 0 0,-1 0-1 0 0,1 0 1 0 0,-1 1 0 0 0,1-1 0 0 0,0 0 0 0 0,1 3 32 0 0,-1 0 1 0 0,0 1-1 0 0,0-1 0 0 0,0 0 0 0 0,0 1 0 0 0,0 6 1 0 0,-3-3 330 0 0,1-6-327 0 0,1-1-1 0 0,0 1 1 0 0,0-1-1 0 0,0 0 1 0 0,-1 1-1 0 0,1-1 1 0 0,0 1-1 0 0,0-1 1 0 0,0 1-1 0 0,0-1 0 0 0,0 1 1 0 0,0-1-1 0 0,0 1 1 0 0,0-1-1 0 0,0 1 1 0 0,0-1-1 0 0,0 1 1 0 0,0-1-1 0 0,0 1 1 0 0,0-1-1 0 0,0 1 1 0 0,1-1-1 0 0,-1 1 1 0 0,0 0-33 0 0,0-1 0 0 0,1 0 0 0 0,-1 0 0 0 0,0 0 0 0 0,0 0 1 0 0,0 0-1 0 0,0 0 0 0 0,0 0 0 0 0,1 0 0 0 0,-1 1 1 0 0,0-1-1 0 0,0 0 0 0 0,0 0 0 0 0,0 0 0 0 0,1 0 1 0 0,-1 0-1 0 0,0 0 0 0 0,0 0 0 0 0,0 0 0 0 0,0 0 1 0 0,1 0-1 0 0,-1 0 0 0 0,0 0 0 0 0,0 0 0 0 0,0 0 1 0 0,0 0-1 0 0,1 0 0 0 0,-1-1 0 0 0,0 1 0 0 0,0 0 1 0 0,0 0-1 0 0,0 0 0 0 0,0 0 0 0 0,1 0 0 0 0,-1 0 1 0 0,0 0-1 0 0,0 0 0 0 0,0-1 0 0 0,0 1 0 0 0,0 0 0 0 0,0 0 1 0 0,1 0-1 0 0,-1 0 0 0 0,0 0 0 0 0,0-1 0 0 0,0 1 1 0 0,0 0-1 0 0,0 0 0 0 0,0 0 0 0 0,0 0 0 0 0,0 0 1 0 0,0-1-1 0 0,0 1 0 0 0,0 0 0 0 0,0 0 0 0 0,0 0 1 0 0,0 0-1 0 0,0-1 0 0 0,0 1 0 0 0,0 0 0 0 0,0 0 1 0 0,0-1 31 0 0,0 0 1 0 0,1 0 0 0 0,-1 0 0 0 0,0 0-1 0 0,0 0 1 0 0,0 0 0 0 0,0 0 0 0 0,0 0 0 0 0,0 0-1 0 0,0 0 1 0 0,0 0 0 0 0,0 0 0 0 0,0 0-1 0 0,0 0 1 0 0,-1 0 0 0 0,1 0 0 0 0,0 1-1 0 0,-1-1 1 0 0,0-1 0 0 0,-7-11 192 0 0,6 10-235 0 0,-1 0 1 0 0,1 0-1 0 0,0 0 1 0 0,1 0-1 0 0,-1-1 1 0 0,0 1-1 0 0,1-1 1 0 0,0 1-1 0 0,0-1 1 0 0,0 1-1 0 0,0-1 1 0 0,0 0-1 0 0,1 0 1 0 0,0 1-1 0 0,0-1 1 0 0,0-6-1 0 0,0-13 99 0 0,-1 0 0 0 0,-2 0-1 0 0,0 0 1 0 0,-1 1-1 0 0,-11-34 1 0 0,10 47-122 0 0,-3-7-1 0 0,8 16 28 0 0,0-1 0 0 0,0 1 1 0 0,-1 0-1 0 0,1 0 0 0 0,0 0 0 0 0,0 0 0 0 0,0-1 1 0 0,0 1-1 0 0,0 0 0 0 0,0 0 0 0 0,0 0 0 0 0,0-1 1 0 0,0 1-1 0 0,0 0 0 0 0,0 0 0 0 0,0-1 0 0 0,0 1 1 0 0,0 0-1 0 0,0 0 0 0 0,0 0 0 0 0,0-1 0 0 0,0 1 1 0 0,0 0-1 0 0,0 0 0 0 0,0 0 0 0 0,0-1 0 0 0,0 1 0 0 0,0 0 1 0 0,0 0-1 0 0,1 0 0 0 0,-1-1 0 0 0,0 1 0 0 0,0 0 1 0 0,0 0-1 0 0,0 0 0 0 0,0 0 0 0 0,1 0 0 0 0,-1-1 1 0 0,0 1-1 0 0,0 0 0 0 0,0 0 0 0 0,1 0 0 0 0,-1 0 1 0 0,0 0-1 0 0,0 0 0 0 0,0 0 0 0 0,1 0 0 0 0,-1 0 1 0 0,0 0-1 0 0,0 0 0 0 0,1 0 0 0 0,-1-1-4 0 0,1 1 0 0 0,-1 0 0 0 0,1 0-1 0 0,0 1 1 0 0,-1-1 0 0 0,1 0 0 0 0,-1 0 0 0 0,1 0 0 0 0,-1 0-1 0 0,1 0 1 0 0,-1 1 0 0 0,1-1 0 0 0,-1 0 0 0 0,1 0-1 0 0,-1 1 1 0 0,1-1 0 0 0,-1 0 0 0 0,1 1 0 0 0,-1-1 0 0 0,1 1-1 0 0,-1-1 1 0 0,0 1 0 0 0,1-1 0 0 0,-1 1 0 0 0,0-1 0 0 0,1 1-1 0 0,-1-1 1 0 0,0 1 0 0 0,0-1 0 0 0,0 1 0 0 0,1-1-1 0 0,-1 1 1 0 0,0-1 0 0 0,0 1 0 0 0,0-1 0 0 0,0 1 0 0 0,0 0-1 0 0,0-1 1 0 0,0 2 0 0 0,0 0 11 0 0,0-1 0 0 0,-1 1-1 0 0,1 0 1 0 0,0-1 0 0 0,-1 1 0 0 0,0-1-1 0 0,1 1 1 0 0,-1-1 0 0 0,0 1-1 0 0,1-1 1 0 0,-1 1 0 0 0,0-1 0 0 0,-2 3-1 0 0,2-3-7 0 0,0 0 0 0 0,0 0 1 0 0,0 0-1 0 0,1 0 0 0 0,-1 1 0 0 0,0-1 0 0 0,1 0 0 0 0,-1 0 0 0 0,1 1 0 0 0,-1-1 0 0 0,1 1 0 0 0,0-1 0 0 0,-1 0 0 0 0,1 1 0 0 0,0-1 0 0 0,0 1 0 0 0,0-1 0 0 0,0 0 0 0 0,0 1 0 0 0,1-1 0 0 0,-1 1 0 0 0,0-1 0 0 0,1 0 0 0 0,-1 1 0 0 0,1 0 0 0 0,21 38-32 0 0,-5-8 115 0 0,-17-9-161 0 0,-1-20 79 0 0,1 0 0 0 0,-1-1 0 0 0,1 1 1 0 0,0-1-1 0 0,0 1 0 0 0,0 0 0 0 0,1-1 1 0 0,-1 1-1 0 0,0 0 0 0 0,1-1 0 0 0,0 1 1 0 0,0-1-1 0 0,0 1 0 0 0,2 3 0 0 0,-3-6 15 0 0,0 0-1 0 0,1-1 0 0 0,-1 1 1 0 0,0-1-1 0 0,0 1 0 0 0,1-1 0 0 0,-1 1 1 0 0,0-1-1 0 0,0 1 0 0 0,0 0 1 0 0,0-1-1 0 0,0 1 0 0 0,0-1 1 0 0,0 1-1 0 0,0-1 0 0 0,0 1 0 0 0,0-1 1 0 0,0 1-1 0 0,0-1 0 0 0,0 1 1 0 0,0-1-1 0 0,0 1 0 0 0,0-1 0 0 0,-1 1 1 0 0,1-1-1 0 0,0 1 0 0 0,0 0 1 0 0,-1-1-1 0 0,1 1 0 0 0,0-1 1 0 0,0 1-1 0 0,-1 0 0 0 0,1-1 0 0 0,-1 1 1 0 0,1 0-1 0 0,0-1 0 0 0,-1 1 1 0 0,1 0-1 0 0,-1-1 0 0 0,1 1 0 0 0,0 0 1 0 0,-1 0-1 0 0,1 0 0 0 0,-1 0 1 0 0,1-1-1 0 0,-1 1 0 0 0,1 0 1 0 0,-1 0-1 0 0,1 0 0 0 0,-1 0 0 0 0,1 0 1 0 0,-1 0-1 0 0,1 0 0 0 0,-1 0 1 0 0,1 0-1 0 0,-1 0 0 0 0,1 1 0 0 0,-1-1 1 0 0,1 0-1 0 0,0 0 0 0 0,-1 0 1 0 0,1 1-1 0 0,-1-1 0 0 0,-2 1 37 0 0,0-1 0 0 0,1 0 0 0 0,-1 0-1 0 0,0 0 1 0 0,0 0 0 0 0,1-1 0 0 0,-1 1 0 0 0,1-1-1 0 0,-1 1 1 0 0,0-1 0 0 0,1 0 0 0 0,-1 0 0 0 0,1 0 0 0 0,0-1-1 0 0,-1 1 1 0 0,1 0 0 0 0,0-1 0 0 0,0 1 0 0 0,-3-3-1 0 0,-28-13 219 0 0,-9 14-381 0 0,38 3 119 0 0,-1 0 0 0 0,0 0 0 0 0,1 0 0 0 0,-1 0 0 0 0,1-1 0 0 0,-1 0 0 0 0,1 0 0 0 0,-1 0 0 0 0,1 0 0 0 0,-1-1 0 0 0,1 0 0 0 0,0 0 0 0 0,0 0 0 0 0,-7-4 0 0 0,11 5 79 0 0,-5-2 913 0 0</inkml:trace>
  <inkml:trace contextRef="#ctx0" brushRef="#br0" timeOffset="101369.73">3478 3961 4321 0 0,'-2'-17'2706'0'0,"1"17"-2698"0"0,1 1 0 0 0,0-1 0 0 0,-1 1 0 0 0,1-1 0 0 0,-1 1 0 0 0,1-1 0 0 0,0 1 0 0 0,-1-1 0 0 0,1 1 1 0 0,0-1-1 0 0,0 1 0 0 0,-1 0 0 0 0,1-1 0 0 0,0 1 0 0 0,0-1 0 0 0,0 1 0 0 0,0 0 0 0 0,0-1 0 0 0,0 1 0 0 0,0 0 0 0 0,0-1 0 0 0,0 1 1 0 0,0-1-1 0 0,0 1 0 0 0,0 0 0 0 0,0-1 0 0 0,0 1 0 0 0,0-1 0 0 0,1 2 0 0 0,0-1 22 0 0,0-1-1 0 0,-1 1 0 0 0,1 0 1 0 0,0-1-1 0 0,0 1 1 0 0,0 0-1 0 0,-1-1 1 0 0,1 1-1 0 0,0-1 1 0 0,0 0-1 0 0,0 1 1 0 0,0-1-1 0 0,0 0 1 0 0,0 0-1 0 0,0 1 1 0 0,0-1-1 0 0,0 0 1 0 0,0 0-1 0 0,0 0 0 0 0,0 0 1 0 0,0 0-1 0 0,0 0 1 0 0,1-1-1 0 0,7 1-17 0 0,-1 1-1 0 0,1-1 0 0 0,-1 1 0 0 0,0 1 0 0 0,0 0 1 0 0,0 0-1 0 0,0 0 0 0 0,15 7 0 0 0,-12-4 212 0 0,1-1 1 0 0,-1 0-1 0 0,19 2 0 0 0,-20-5-183 0 0,1 1 0 0 0,-1 0 0 0 0,0 0-1 0 0,0 1 1 0 0,0 0 0 0 0,-1 1 0 0 0,1 0 0 0 0,-1 0 0 0 0,12 8 0 0 0,-18-10-31 0 0,1 0 1 0 0,0-1 0 0 0,-1 1 0 0 0,1-1 0 0 0,0 0-1 0 0,0 0 1 0 0,0 0 0 0 0,0-1 0 0 0,0 0 0 0 0,0 1-1 0 0,6-2 1 0 0,28 5 214 0 0,-79 23 156 0 0,27-18-350 0 0,-1-1 0 0 0,0 0-1 0 0,-1-1 1 0 0,0-1 0 0 0,0 0 0 0 0,-22 4-1 0 0,32-9-75 0 0,-23 8 52 0 0,-80 19 53 0 0,100-26-35 0 0,8-2-17 0 0,0 1-1 0 0,0-1 1 0 0,0 0-1 0 0,0 0 1 0 0,-1 1-1 0 0,1-1 1 0 0,0 0 0 0 0,0 0-1 0 0,0 0 1 0 0,0 0-1 0 0,0 0 1 0 0,0 0-1 0 0,0 0 1 0 0,-1-1 0 0 0,1 1-1 0 0,0 0 1 0 0,0-1-1 0 0,0 1 1 0 0,0 0-1 0 0,0-1 1 0 0,0 1-1 0 0,0-1 1 0 0,0 0 0 0 0,0 1-1 0 0,0-1 1 0 0,0-1-1 0 0,0 1-39 0 0,1 0 0 0 0,-1-1 0 0 0,1 1 0 0 0,0 0-1 0 0,0-1 1 0 0,-1 1 0 0 0,1-1 0 0 0,0 1 0 0 0,0 0 0 0 0,0-1-1 0 0,0 1 1 0 0,1-1 0 0 0,-1 1 0 0 0,0 0 0 0 0,1-1 0 0 0,-1 1-1 0 0,1-1 1 0 0,0-1 0 0 0,0 1 29 0 0,0-1 0 0 0,0 1 1 0 0,-1-1-1 0 0,1 0 0 0 0,-1 1 0 0 0,1-1 0 0 0,-1 0 0 0 0,0 1 0 0 0,0-1 1 0 0,0 0-1 0 0,-1 1 0 0 0,1-1 0 0 0,-2-5 0 0 0,-18-14 127 0 0,17 20-114 0 0,1 0-1 0 0,0 0 1 0 0,0 0-1 0 0,0 0 1 0 0,0-1-1 0 0,0 1 1 0 0,0 0-1 0 0,1-1 1 0 0,-3-4-1 0 0,4 6-2 0 0,0-1 1 0 0,0 1-1 0 0,0-1 0 0 0,0 1 0 0 0,0 0 0 0 0,1-1 0 0 0,-1 1 1 0 0,0-1-1 0 0,1 1 0 0 0,0 0 0 0 0,-1 0 0 0 0,1-1 1 0 0,0 1-1 0 0,1-2 0 0 0,-1 2 78 0 0,0-1 1 0 0,0 1-1 0 0,0-1 0 0 0,-1 0 0 0 0,1 1 1 0 0,0-1-1 0 0,-1 0 0 0 0,1 1 0 0 0,-1-1 1 0 0,0 0-1 0 0,1 0 0 0 0,-1-3 0 0 0,0 5-77 0 0,0-1-1 0 0,-1 1 0 0 0,1-1 1 0 0,0 1-1 0 0,0-1 0 0 0,0 1 1 0 0,-1-1-1 0 0,1 1 0 0 0,0-1 1 0 0,0 1-1 0 0,0-1 0 0 0,0 1 1 0 0,0-1-1 0 0,0 1 0 0 0,0-1 1 0 0,0 1-1 0 0,0-1 0 0 0,0 1 1 0 0,1-1-1 0 0,-1 1 1 0 0,0-1-1 0 0,0 1 0 0 0,0 0 1 0 0,1-1-1 0 0,-1 1 0 0 0,0-1 1 0 0,0 1-1 0 0,1-1 0 0 0,-1 1 1 0 0,0 0-1 0 0,1-1 0 0 0,-1 1 1 0 0,0 0-1 0 0,1-1 0 0 0,0 1 1 0 0,17 9-319 0 0,-7-3 407 0 0,-9-5-104 0 0,0 1 0 0 0,0 0 0 0 0,0 0-1 0 0,0 0 1 0 0,-1 0 0 0 0,1 0-1 0 0,-1 0 1 0 0,1 0 0 0 0,-1 1 0 0 0,0-1-1 0 0,0 1 1 0 0,0-1 0 0 0,0 0-1 0 0,0 1 1 0 0,0 0 0 0 0,-1-1 0 0 0,1 1-1 0 0,-1-1 1 0 0,0 1 0 0 0,0 0 0 0 0,0 4-1 0 0,0-3 14 0 0,0 0-1 0 0,1 0 1 0 0,-1 0 0 0 0,1 0-1 0 0,0 0 1 0 0,3 7 0 0 0,-3-10 9 0 0,0 1 0 0 0,0-1 1 0 0,0 0-1 0 0,0 1 0 0 0,0-1 1 0 0,0 0-1 0 0,1 0 0 0 0,-1 0 1 0 0,0 0-1 0 0,1 0 0 0 0,-1 0 1 0 0,0-1-1 0 0,1 1 0 0 0,-1 0 1 0 0,1-1-1 0 0,-1 1 0 0 0,1-1 1 0 0,0 1-1 0 0,-1-1 0 0 0,1 0 1 0 0,-1 1-1 0 0,3-1 0 0 0,5 0 76 0 0,1 0-1 0 0,-1-1 0 0 0,0 0 0 0 0,1 0 0 0 0,-1-1 0 0 0,13-4 0 0 0,-17 5-28 0 0,1-1 0 0 0,-1 1 0 0 0,0-2 0 0 0,0 1 0 0 0,-1 0 0 0 0,1-1 0 0 0,0 0 0 0 0,-1 0 0 0 0,0 0 0 0 0,1-1 0 0 0,-1 1 0 0 0,5-7 0 0 0,-9 10-67 0 0,0 0 0 0 0,0 0 0 0 0,0 0 1 0 0,0 0-1 0 0,0-1 0 0 0,0 1 1 0 0,1 0-1 0 0,-1 0 0 0 0,0 0 0 0 0,0 0 1 0 0,0 0-1 0 0,0 0 0 0 0,0 0 0 0 0,0-1 1 0 0,0 1-1 0 0,0 0 0 0 0,0 0 0 0 0,0 0 1 0 0,0 0-1 0 0,0 0 0 0 0,0-1 0 0 0,0 1 1 0 0,0 0-1 0 0,0 0 0 0 0,0 0 0 0 0,0 0 1 0 0,0 0-1 0 0,0 0 0 0 0,0-1 0 0 0,0 1 1 0 0,0 0-1 0 0,0 0 0 0 0,0 0 0 0 0,0 0 1 0 0,0 0-1 0 0,0 0 0 0 0,0-1 0 0 0,0 1 1 0 0,0 0-1 0 0,-1 0 0 0 0,1 0 0 0 0,0 0 1 0 0,0 0-1 0 0,0 0 0 0 0,0 0 1 0 0,0 0-1 0 0,0 0 0 0 0,0-1 0 0 0,-1 1 1 0 0,1 0-1 0 0,0 0 0 0 0,0 0 0 0 0,0 0 1 0 0,0 0-1 0 0,0 0 0 0 0,0 0 0 0 0,-1 0 1 0 0,1 0-1 0 0,0 0 0 0 0,0 0 0 0 0,-14 2-332 0 0,-14 7 83 0 0,-22 11 178 0 0,18-8 243 0 0,24-8 25 0 0,9-2 88 0 0,9-1-260 0 0,-1 0 0 0 0,1-1 1 0 0,-1 0-1 0 0,0-1 1 0 0,1 0-1 0 0,-1-1 0 0 0,0 1 1 0 0,1-2-1 0 0,-1 1 0 0 0,0-1 1 0 0,-1-1-1 0 0,1 1 1 0 0,15-10-1 0 0,-24 12-9 0 0,1 1 1 0 0,-1 0-1 0 0,0 0 1 0 0,0 0-1 0 0,1 0 0 0 0,-1 0 1 0 0,0 0-1 0 0,1-1 0 0 0,-1 1 1 0 0,0 0-1 0 0,0 0 1 0 0,0 0-1 0 0,1-1 0 0 0,-1 1 1 0 0,0 0-1 0 0,0 0 0 0 0,0-1 1 0 0,1 1-1 0 0,-1 0 1 0 0,0-1-1 0 0,0 1 0 0 0,0 0 1 0 0,0 0-1 0 0,0-1 0 0 0,0 1 1 0 0,0 0-1 0 0,1-1 1 0 0,-1 1-1 0 0,0 0 0 0 0,0-1 1 0 0,0 1-1 0 0,0 0 0 0 0,0-1 1 0 0,-1 1-1 0 0,1 0 1 0 0,0-1-1 0 0,0 1 0 0 0,0 0 1 0 0,0 0-1 0 0,0-1 0 0 0,0 1 1 0 0,0 0-1 0 0,-1-1 1 0 0,-16-5 53 0 0,-21 3-155 0 0,31 4 78 0 0,1 0 0 0 0,-1 0 0 0 0,0 0 0 0 0,1 1 0 0 0,-1 0 0 0 0,1 0 0 0 0,-1 1 0 0 0,1 0 0 0 0,0 0 0 0 0,0 0 0 0 0,-7 7 0 0 0,27-26 851 0 0,-9 10-813 0 0,1 0 0 0 0,0 1 0 0 0,0 0 1 0 0,7-5-1 0 0,-12 9-29 0 0,0 0 0 0 0,0 1 1 0 0,1-1-1 0 0,-1 0 1 0 0,0 1-1 0 0,0-1 0 0 0,0 0 1 0 0,0 0-1 0 0,0 0 1 0 0,0 0-1 0 0,0 0 0 0 0,0 0 1 0 0,-1 0-1 0 0,2-2 0 0 0,-3 2 25 0 0,0 1 0 0 0,0-1-1 0 0,0 1 1 0 0,0-1-1 0 0,-1 1 1 0 0,1 0-1 0 0,0 0 1 0 0,0 0-1 0 0,0 0 1 0 0,-1-1-1 0 0,1 2 1 0 0,0-1-1 0 0,0 0 1 0 0,0 0-1 0 0,-1 0 1 0 0,0 1-1 0 0,-25 5 540 0 0,26-6-646 0 0,0 1 1 0 0,1-1 0 0 0,-1 0 0 0 0,0 1 0 0 0,0-1-1 0 0,1 1 1 0 0,-1 0 0 0 0,1-1 0 0 0,-1 1 0 0 0,1 0-1 0 0,-1-1 1 0 0,1 1 0 0 0,-1 0 0 0 0,1-1 0 0 0,-1 1-1 0 0,1 0 1 0 0,0 0 0 0 0,-1 0 0 0 0,1-1 0 0 0,0 1-1 0 0,0 0 1 0 0,0 0 0 0 0,0 0 0 0 0,-1 0 0 0 0,1 1-1 0 0,1 1-414 0 0,-1 0-1 0 0,0 0 1 0 0,1-1-1 0 0,-1 1 1 0 0,1 0-1 0 0,0 0 1 0 0,0 0-1 0 0,0-1 1 0 0,0 1-1 0 0,1-1 1 0 0,-1 1-1 0 0,1-1 1 0 0,-1 1-1 0 0,1-1 1 0 0,0 0-1 0 0,3 4 0 0 0,0-2-2441 0 0</inkml:trace>
  <inkml:trace contextRef="#ctx0" brushRef="#br0" timeOffset="105916.54">14574 2936 1632 0 0,'-1'1'24'0'0,"0"-1"0"0"0,0 0-1 0 0,0 0 1 0 0,0-1 0 0 0,0 1 0 0 0,0 0-1 0 0,0 0 1 0 0,0 0 0 0 0,0-1-1 0 0,1 1 1 0 0,-1 0 0 0 0,0-1-1 0 0,0 1 1 0 0,0-1 0 0 0,0 1 0 0 0,1-1-1 0 0,-1 1 1 0 0,0-1 0 0 0,1 1-1 0 0,-1-1 1 0 0,0 0 0 0 0,1 1-1 0 0,-1-1 1 0 0,1 0 0 0 0,-1 0 0 0 0,1 1-1 0 0,-1-1 1 0 0,1 0 0 0 0,-1 0-1 0 0,1 0 1 0 0,0 0 0 0 0,0 0 0 0 0,-1 0-1 0 0,1 1 1 0 0,0-3 0 0 0,3-28 1319 0 0,-3 26-893 0 0,-1 5-439 0 0,1 0 0 0 0,0-1-1 0 0,0 1 1 0 0,0 0 0 0 0,0-1 0 0 0,0 1-1 0 0,-1 0 1 0 0,1 0 0 0 0,0-1 0 0 0,0 1-1 0 0,0 0 1 0 0,0-1 0 0 0,0 1 0 0 0,0 0-1 0 0,0-1 1 0 0,0 1 0 0 0,0 0-1 0 0,0-1 1 0 0,0 1 0 0 0,0 0 0 0 0,0-1-1 0 0,0 1 1 0 0,0 0 0 0 0,1-1 0 0 0,-1 1-1 0 0,0 0 1 0 0,0 0 0 0 0,0-1 0 0 0,0 1-1 0 0,1 0 1 0 0,-1 0 0 0 0,0-1-1 0 0,0 1 1 0 0,0 0 0 0 0,1 0 0 0 0,-1-1-1 0 0,0 1 1 0 0,0 0 0 0 0,1 0 0 0 0,-1 0-1 0 0,0 0 1 0 0,1-1 0 0 0,-1 1 0 0 0,0 0-1 0 0,1 0 1 0 0,-1 0 0 0 0,1 0-18 0 0,27 19 1445 0 0,27 73-1437 0 0,-30-29 2 0 0,-20-49-15 0 0,0 0 1 0 0,0-1-1 0 0,11 18 0 0 0,-15-29-55 0 0,0-1 0 0 0,0 0 0 0 0,0 0-1 0 0,0 1 1 0 0,0-1 0 0 0,1 0 0 0 0,-1 0 0 0 0,0 0 0 0 0,1 0-1 0 0,-1 0 1 0 0,1-1 0 0 0,-1 1 0 0 0,1 0 0 0 0,0-1 0 0 0,-1 1 0 0 0,1-1-1 0 0,2 1 1 0 0,-4-1 42 0 0,0 0 1 0 0,0 0-1 0 0,0 0 0 0 0,1 0 0 0 0,-1 0 1 0 0,0 0-1 0 0,0 0 0 0 0,0 0 0 0 0,1 0 1 0 0,-1 0-1 0 0,0 0 0 0 0,0 0 0 0 0,0 0 1 0 0,1 0-1 0 0,-1 0 0 0 0,0 0 0 0 0,0 0 0 0 0,0 0 1 0 0,0-1-1 0 0,1 1 0 0 0,-1 0 0 0 0,0 0 1 0 0,0 0-1 0 0,0 0 0 0 0,0 0 0 0 0,1 0 1 0 0,-1-1-1 0 0,0 1 0 0 0,0 0 0 0 0,0 0 1 0 0,0 0-1 0 0,0 0 0 0 0,0 0 0 0 0,0-1 0 0 0,0 1 1 0 0,0 0-1 0 0,1 0 0 0 0,-1 0 0 0 0,0-1 1 0 0,0 1-1 0 0,0 0 0 0 0,0 0 0 0 0,0-1 1 0 0,-12-14-51 0 0,5 8 55 0 0,1-1-1 0 0,0 0 0 0 0,0 0 0 0 0,1 0 0 0 0,0 0 1 0 0,1-1-1 0 0,-5-11 0 0 0,5 10 171 0 0,-1 1 1 0 0,1 0-1 0 0,-2 0 1 0 0,1 0-1 0 0,-1 1 1 0 0,-7-9-1 0 0,6 11 80 0 0,0 1 0 0 0,0 0 0 0 0,-14-8 0 0 0,16 10-173 0 0,0 1-1 0 0,0-1 0 0 0,0 0 0 0 0,0-1 1 0 0,1 1-1 0 0,0-1 0 0 0,-1 0 0 0 0,1 0 1 0 0,1 0-1 0 0,-1-1 0 0 0,-4-6 0 0 0,7 8 18 0 0,1 1-1 0 0,-1-1 0 0 0,1 1 1 0 0,0 0-1 0 0,-1-1 1 0 0,1 1-1 0 0,1-1 0 0 0,-1 1 1 0 0,1-4-1 0 0,-2 5-63 0 0,1 0 0 0 0,1 1 0 0 0,-1-1-1 0 0,0 0 1 0 0,0 0 0 0 0,0 0 0 0 0,0 0 0 0 0,1 0 0 0 0,-1 0 0 0 0,0 1-1 0 0,1-1 1 0 0,-1 0 0 0 0,0 0 0 0 0,1 1 0 0 0,-1-1 0 0 0,1 0 0 0 0,-1 0-1 0 0,1 1 1 0 0,0-1 0 0 0,-1 1 0 0 0,1-1 0 0 0,0 0 0 0 0,-1 1-1 0 0,1-1 1 0 0,0 1 0 0 0,0 0 0 0 0,1-1 0 0 0,7 38 897 0 0,22 24-638 0 0,-22-45-151 0 0,0 1 0 0 0,12 34 0 0 0,-19-46-105 0 0,0-1 1 0 0,0 0 0 0 0,1 1 0 0 0,-1-1 0 0 0,1-1-1 0 0,0 1 1 0 0,0 0 0 0 0,6 4 0 0 0,-6-5-2 0 0,0-1 1 0 0,-1 1 0 0 0,1-1-1 0 0,-1 1 1 0 0,1 0-1 0 0,-1 0 1 0 0,0 0-1 0 0,0 0 1 0 0,-1 0 0 0 0,1 0-1 0 0,-1 1 1 0 0,1-1-1 0 0,-1 1 1 0 0,0-1-1 0 0,1 6 1 0 0,-6 3 178 0 0,-4-18-185 0 0,-6-19-14 0 0,5 0-299 0 0,-3 0-1 0 0,0 0 0 0 0,-1 1 1 0 0,-1 0-1 0 0,-1 1 1 0 0,-2 1-1 0 0,-19-21 0 0 0,24 27 285 0 0,8 10 880 0 0,7 5-383 0 0,16 6-125 0 0,-16-4-178 0 0,1 1-1 0 0,-1-1 0 0 0,1 0 0 0 0,0 0 1 0 0,0 0-1 0 0,-1-1 0 0 0,1 0 0 0 0,6 1 0 0 0,9-7-15 0 0,-4 1-163 0 0,0 1 0 0 0,0 0 0 0 0,1 1 1 0 0,-1 0-1 0 0,1 1 0 0 0,23 1 1 0 0,-13 5-343 0 0,-27-3 354 0 0,0 0 0 0 0,0 0 0 0 0,1 1 0 0 0,-1-1 0 0 0,0 0 0 0 0,1 1-1 0 0,-1-1 1 0 0,1 0 0 0 0,0 1 0 0 0,-1-1 0 0 0,1 0 0 0 0,0 1 0 0 0,0-1 0 0 0,0 1 0 0 0,0 2 0 0 0,-3 44-149 0 0,1-13 214 0 0,0-9 159 0 0,3 51-1 0 0,1-20 34 0 0,-4-95-277 0 0,3-20-819 0 0,-3-90-1299 0 0,2 147 2134 0 0,0 1 0 0 0,0-1 0 0 0,0 0-1 0 0,0 0 1 0 0,0 0 0 0 0,0 1 0 0 0,0-1-1 0 0,0 0 1 0 0,0 0 0 0 0,0 1 0 0 0,0-1-1 0 0,0 0 1 0 0,0 0 0 0 0,-1 1 0 0 0,1-1 0 0 0,0 0-1 0 0,0 1 1 0 0,-1-1 0 0 0,1 0 0 0 0,-1 1-1 0 0,1-1 1 0 0,-1 0 0 0 0,1 1 0 0 0,-1-1-1 0 0,1 1 1 0 0,-1-1 0 0 0,-9 17-180 0 0,-5 35 264 0 0,13-43 191 0 0,-2 6-79 0 0,1-1 0 0 0,0 1 1 0 0,1 0-1 0 0,0 0 0 0 0,1 0 1 0 0,1 1-1 0 0,2 24 0 0 0,9-93 1193 0 0,-9 24-2098 0 0,0 18 477 0 0,-1 0 0 0 0,0 0 1 0 0,-1 0-1 0 0,-1 0 0 0 0,-1-13 0 0 0,1 32 192 0 0,1 0-1 0 0,-2 0 0 0 0,1-1 1 0 0,-1 1-1 0 0,-3 9 0 0 0,-1 5 124 0 0,-19 60 2216 0 0,27-90-2318 0 0,0-1-1 0 0,0 0 1 0 0,-1 0-1 0 0,-1 0 1 0 0,0 0-1 0 0,0 0 1 0 0,-2-13-1 0 0,1 15-186 0 0,0 0-1 0 0,-1 0 1 0 0,0 1-1 0 0,0-1 1 0 0,0 1-1 0 0,-1-1 1 0 0,0 1-1 0 0,0 0 1 0 0,-1 0 0 0 0,-6-8-1 0 0,10 15 234 0 0,-1-1-1 0 0,0 0 1 0 0,1 0-1 0 0,-1 0 1 0 0,0 1-1 0 0,0-1 1 0 0,1 0 0 0 0,-1 1-1 0 0,0-1 1 0 0,0 0-1 0 0,0 1 1 0 0,0 0-1 0 0,0-1 1 0 0,0 1 0 0 0,0-1-1 0 0,0 1 1 0 0,0 0-1 0 0,0 0 1 0 0,0 0-1 0 0,0-1 1 0 0,0 1 0 0 0,0 0-1 0 0,-1 0 1 0 0,1 1-1 0 0,0-1 1 0 0,0 0-1 0 0,-1 0 1 0 0,-1 2-5 0 0,1-1 0 0 0,-1 0 1 0 0,1 1-1 0 0,0-1 0 0 0,0 1 0 0 0,0-1 1 0 0,0 1-1 0 0,0 0 0 0 0,0 0 1 0 0,-3 4-1 0 0,-1 3 100 0 0,1 0 1 0 0,-1 0 0 0 0,1 0-1 0 0,-6 17 1 0 0,8 2 261 0 0,3-28-378 0 0,0 0 1 0 0,0 0 0 0 0,0 0-1 0 0,0 0 1 0 0,0 0 0 0 0,0 0-1 0 0,0 1 1 0 0,0-1 0 0 0,0 0-1 0 0,0 0 1 0 0,0 0 0 0 0,0 0-1 0 0,0 0 1 0 0,0 0 0 0 0,0 0-1 0 0,0 1 1 0 0,0-1 0 0 0,0 0-1 0 0,0 0 1 0 0,0 0 0 0 0,0 0-1 0 0,1 0 1 0 0,-1 0-1 0 0,0 0 1 0 0,0 0 0 0 0,0 0-1 0 0,0 0 1 0 0,0 0 0 0 0,0 1-1 0 0,0-1 1 0 0,0 0 0 0 0,1 0-1 0 0,-1 0 1 0 0,0 0 0 0 0,0 0-1 0 0,0 0 1 0 0,0 0 0 0 0,0 0-1 0 0,0 0 1 0 0,0 0 0 0 0,1 0-1 0 0,-1 0 1 0 0,0 0 0 0 0,0 0-1 0 0,0 0 1 0 0,0 0 0 0 0,0 0-1 0 0,0 0 1 0 0,0 0 0 0 0,1 0-1 0 0,-1 0 1 0 0,0-1-1 0 0,0 1 1 0 0,9-13 261 0 0,-5 7-296 0 0,-1-1 1 0 0,0 0-1 0 0,0 1 1 0 0,-1-1-1 0 0,0 0 1 0 0,0 0-1 0 0,0 0 1 0 0,-1-1-1 0 0,1-9 1 0 0,-5 10-158 0 0,1 15-37 0 0,0 14 333 0 0,2-20-93 0 0,0-1 1 0 0,0 1-1 0 0,0 0 0 0 0,0-1 0 0 0,1 1 1 0 0,-1-1-1 0 0,1 1 0 0 0,-1-1 1 0 0,1 0-1 0 0,-1 1 0 0 0,1-1 1 0 0,0 1-1 0 0,0-1 0 0 0,-1 0 1 0 0,1 0-1 0 0,0 1 0 0 0,0-1 1 0 0,0 0-1 0 0,1 0 0 0 0,-1 0 1 0 0,0 0-1 0 0,2 1 0 0 0,-1-2-3 0 0,-1 0 0 0 0,1-1-1 0 0,0 1 1 0 0,0 0 0 0 0,-1-1-1 0 0,1 1 1 0 0,0-1 0 0 0,-1 1-1 0 0,1-1 1 0 0,-1 0 0 0 0,1 0-1 0 0,-1 0 1 0 0,1 0 0 0 0,-1 0-1 0 0,1 0 1 0 0,-1 0 0 0 0,0 0-1 0 0,0-1 1 0 0,2-2 0 0 0,7-7-16 0 0,-8 8-7 0 0,0 0-1 0 0,0 1 1 0 0,0-1 0 0 0,0 1-1 0 0,1 0 1 0 0,-1 0 0 0 0,0 0 0 0 0,1 0-1 0 0,0 0 1 0 0,3-1 0 0 0,-1 48 146 0 0,0-19-247 0 0,-5-26 98 0 0,0 0 0 0 0,0 0-1 0 0,0 0 1 0 0,0 0 0 0 0,0 0-1 0 0,0 0 1 0 0,0 0-1 0 0,0 0 1 0 0,0 0 0 0 0,0 0-1 0 0,1 0 1 0 0,-1 0 0 0 0,0 0-1 0 0,0 0 1 0 0,0 0 0 0 0,0 0-1 0 0,0 0 1 0 0,0 0 0 0 0,0 0-1 0 0,0 0 1 0 0,0 0 0 0 0,0 0-1 0 0,0 0 1 0 0,0 0 0 0 0,0 0-1 0 0,0 0 1 0 0,0 0 0 0 0,0 0-1 0 0,0 0 1 0 0,0 0 0 0 0,0 0-1 0 0,0 0 1 0 0,1 0 0 0 0,-1 0-1 0 0,0 0 1 0 0,0 0 0 0 0,0 0-1 0 0,0 0 1 0 0,0 0 0 0 0,0 0-1 0 0,0 0 1 0 0,0 0 0 0 0,0 0-1 0 0,-1-16-509 0 0,0 9 367 0 0,-1-29-312 0 0,8 43-4143 0 0</inkml:trace>
  <inkml:trace contextRef="#ctx0" brushRef="#br0" timeOffset="120908.71">13310 403 384 0 0,'-9'6'9232'0'0,"-2"-2"-6441"0"0,11-8-2298 0 0,0-1 0 0 0,0 0 0 0 0,1 1 1 0 0,0-1-1 0 0,2-7 0 0 0,5-8-407 0 0,2 0-1 0 0,0 1 1 0 0,2 1 0 0 0,0 0 0 0 0,16-19-1 0 0,14-22-34 0 0,-18 30 76 0 0,-22 27-598 0 0,-4 4 236 0 0,-12 11-611 0 0,-2 6-2307 0 0,9-3-4474 0 0</inkml:trace>
  <inkml:trace contextRef="#ctx0" brushRef="#br0" timeOffset="122237.08">13495 19 1544 0 0,'-1'-14'5707'0'0,"-2"13"-5612"0"0,0 0-1 0 0,0 0 1 0 0,0 0-1 0 0,0 1 1 0 0,0-1 0 0 0,0 1-1 0 0,0 0 1 0 0,-1 0 0 0 0,1 0-1 0 0,0 1 1 0 0,0-1 0 0 0,0 1-1 0 0,0-1 1 0 0,0 1-1 0 0,0 0 1 0 0,0 0 0 0 0,0 0-1 0 0,0 1 1 0 0,-3 1 0 0 0,2-1-81 0 0,1-1 0 0 0,-1 1 0 0 0,1 0 1 0 0,0 0-1 0 0,0 0 0 0 0,0 1 0 0 0,0-1 0 0 0,0 1 1 0 0,0 0-1 0 0,0-1 0 0 0,1 1 0 0 0,0 1 1 0 0,-1-1-1 0 0,1 0 0 0 0,-2 5 0 0 0,3-5-19 0 0,1 0 0 0 0,0-1 0 0 0,0 1 0 0 0,0 0 0 0 0,0 0 0 0 0,1-1 0 0 0,-1 1-1 0 0,1-1 1 0 0,-1 1 0 0 0,1 0 0 0 0,0-1 0 0 0,0 1 0 0 0,0-1 0 0 0,0 0 0 0 0,1 1-1 0 0,-1-1 1 0 0,1 0 0 0 0,-1 0 0 0 0,1 0 0 0 0,0 0 0 0 0,2 3 0 0 0,2 0 44 0 0,0 1 1 0 0,1-1 0 0 0,-1 0-1 0 0,1 0 1 0 0,12 5 0 0 0,-13-10 184 0 0,0 0 0 0 0,0-1 0 0 0,0 0 0 0 0,0 0 0 0 0,0 0 0 0 0,0-1 0 0 0,0 0 0 0 0,0 0 0 0 0,-1 0 0 0 0,8-5 0 0 0,-8 5-183 0 0,0-1 0 0 0,-1-1 0 0 0,1 1 1 0 0,-1-1-1 0 0,1 0 0 0 0,-1 0 0 0 0,0 0 0 0 0,3-5 0 0 0,-6 8 5 0 0,0-1-1 0 0,0 1 1 0 0,0-1-1 0 0,0 0 1 0 0,-1 1-1 0 0,1-1 1 0 0,0 0 0 0 0,-1 1-1 0 0,1-1 1 0 0,-1 0-1 0 0,0 0 1 0 0,1 0-1 0 0,-1 1 1 0 0,0-1-1 0 0,0 0 1 0 0,0 0 0 0 0,0 0-1 0 0,-1 0 1 0 0,1 1-1 0 0,-1-1 1 0 0,1 0-1 0 0,-1 0 1 0 0,1 1-1 0 0,-1-1 1 0 0,0 0 0 0 0,0 1-1 0 0,0-1 1 0 0,-1-1-1 0 0,1 1-31 0 0,-1 0 1 0 0,1 0-1 0 0,-1 0 0 0 0,0 1 0 0 0,0-1 0 0 0,0 1 0 0 0,0-1 0 0 0,0 1 0 0 0,0 0 1 0 0,0-1-1 0 0,0 1 0 0 0,0 0 0 0 0,-1 0 0 0 0,1 1 0 0 0,0-1 0 0 0,-1 1 0 0 0,1-1 1 0 0,-5 0-1 0 0,-2 1 146 0 0,0 1 0 0 0,0-1 1 0 0,-16 4-1 0 0,13-1 49 0 0,10-3-163 0 0,0 0-1 0 0,0 0 1 0 0,0 0-1 0 0,1 0 1 0 0,-1 0-1 0 0,0 0 1 0 0,0-1-1 0 0,1 1 1 0 0,-1-1-1 0 0,-3-1 1 0 0,-7 1-2920 0 0,11 2 2267 0 0,0 0 0 0 0,1-1 0 0 0,-1 1 0 0 0,0 0 0 0 0,0 0 0 0 0,1 0 0 0 0,-1 0 0 0 0,0 0 0 0 0,1 0 0 0 0,-1 0 0 0 0,1 0 0 0 0,0 0 0 0 0,-1 0 0 0 0,1 3 0 0 0,-2 1-2030 0 0</inkml:trace>
  <inkml:trace contextRef="#ctx0" brushRef="#br0" timeOffset="135304.73">6467 7144 3817 0 0,'-17'15'4419'0'0,"12"-11"-2193"0"0,22-12-916 0 0,127-61-606 0 0,-134 65-516 0 0,-9 3-147 0 0,0 1-1 0 0,0 0 1 0 0,0 0 0 0 0,0 0-1 0 0,0-1 1 0 0,-1 1-1 0 0,1 0 1 0 0,0-1-1 0 0,0 1 1 0 0,0-1 0 0 0,0 1-1 0 0,-1-1 1 0 0,1 1-1 0 0,0-1 1 0 0,0 0-1 0 0,-1 1 1 0 0,1-1 0 0 0,-1 0-1 0 0,1 0 1 0 0,0 1-1 0 0,-1-1 1 0 0,0 0-1 0 0,1 0 1 0 0,-1 0 0 0 0,1 0-1 0 0,-1 1 1 0 0,0-2-1 0 0,2-1-38 0 0,0 1 0 0 0,1-1 0 0 0,-1 1 0 0 0,0 0 0 0 0,1 0 0 0 0,-1 0 0 0 0,1 0 0 0 0,0 1 0 0 0,-1-1 0 0 0,1 1 0 0 0,0-1 0 0 0,0 1 0 0 0,0 0 0 0 0,5-1 0 0 0,-12 3-100 0 0,6 1 138 0 0,-2-2-33 0 0,39-9-10464 0 0,-36 8 8271 0 0</inkml:trace>
  <inkml:trace contextRef="#ctx0" brushRef="#br0" timeOffset="137273.53">6833 6957 2593 0 0,'0'-1'114'0'0,"0"0"1"0"0,0 0-1 0 0,0 0 1 0 0,0 0 0 0 0,0 0-1 0 0,0 0 1 0 0,0 0 0 0 0,0 0-1 0 0,-1 0 1 0 0,1 1 0 0 0,0-1-1 0 0,-1 0 1 0 0,1 0-1 0 0,-1 0 1 0 0,1 0 0 0 0,-1 0-1 0 0,0 1 1 0 0,1-1 0 0 0,-1 0-1 0 0,0 0 1 0 0,1 1-1 0 0,-1-1 1 0 0,0 0 0 0 0,0 1-1 0 0,1-1 1 0 0,-1 1 0 0 0,0-1-1 0 0,0 1 1 0 0,0 0 0 0 0,0-1-1 0 0,0 1 1 0 0,0 0-1 0 0,0-1 1 0 0,0 1 0 0 0,0 0-1 0 0,0 0 1 0 0,0 0 0 0 0,0 0-1 0 0,-1 0 1 0 0,-7 1-203 0 0,1 0 1 0 0,0 0 0 0 0,0 1-1 0 0,-10 3 1 0 0,-15 2 650 0 0,31-7-533 0 0,0 1 0 0 0,-1-1 0 0 0,1 1 0 0 0,0-1 0 0 0,-1 1 0 0 0,1 0 0 0 0,0 0 1 0 0,0 0-1 0 0,0 0 0 0 0,-1 1 0 0 0,1-1 0 0 0,1 0 0 0 0,-1 1 0 0 0,0 0 0 0 0,0-1 0 0 0,0 1 0 0 0,1 0 0 0 0,-1 0 0 0 0,1 0 0 0 0,0 0 0 0 0,-1 0 0 0 0,1 0 0 0 0,-1 3 0 0 0,1-2 26 0 0,-1 0 0 0 0,1 0 0 0 0,0-1 0 0 0,0 1 0 0 0,0 0 0 0 0,1 1 0 0 0,-1-1 0 0 0,1 0 0 0 0,-1 0 0 0 0,1 0 0 0 0,0 0 0 0 0,0 0 0 0 0,1 0 0 0 0,-1 0 0 0 0,1 1 0 0 0,-1-1 0 0 0,3 5 0 0 0,-1-5 7 0 0,-1-1 0 0 0,1 1 1 0 0,0-1-1 0 0,0 0 1 0 0,-1 0-1 0 0,2 0 1 0 0,-1 0-1 0 0,4 3 0 0 0,-4-4-21 0 0,0 1-1 0 0,0-1 0 0 0,0 1 0 0 0,0 0 1 0 0,0 0-1 0 0,0 0 0 0 0,-1 0 0 0 0,1 0 1 0 0,-1 0-1 0 0,1 0 0 0 0,-1 1 0 0 0,2 3 0 0 0,-2-4 18 0 0,-1-1 0 0 0,1 1-1 0 0,0-1 1 0 0,0 1-1 0 0,0-1 1 0 0,0 0-1 0 0,1 1 1 0 0,-1-1-1 0 0,0 0 1 0 0,0 0-1 0 0,1 0 1 0 0,-1 0-1 0 0,1 0 1 0 0,-1 0 0 0 0,1 0-1 0 0,-1 0 1 0 0,1-1-1 0 0,0 1 1 0 0,-1 0-1 0 0,1-1 1 0 0,0 0-1 0 0,0 1 1 0 0,-1-1-1 0 0,1 0 1 0 0,0 0-1 0 0,0 0 1 0 0,-1 0 0 0 0,1 0-1 0 0,0 0 1 0 0,0-1-1 0 0,-1 1 1 0 0,1 0-1 0 0,0-1 1 0 0,-1 1-1 0 0,1-1 1 0 0,1-1-1 0 0,2 1 17 0 0,0-1-1 0 0,0 0 0 0 0,0 0 1 0 0,0-1-1 0 0,0 0 0 0 0,-1 1 1 0 0,1-1-1 0 0,-1-1 0 0 0,0 1 1 0 0,0-1-1 0 0,4-4 0 0 0,-3 0 205 0 0,-1 0-1 0 0,0 0 1 0 0,0 0 0 0 0,0-1-1 0 0,2-11 1 0 0,-6 17-206 0 0,0 0 0 0 0,0 0 0 0 0,-1 0 0 0 0,1 0 1 0 0,-1 0-1 0 0,0 0 0 0 0,0 0 0 0 0,0 0 0 0 0,0 0 1 0 0,-1 0-1 0 0,1 1 0 0 0,-1-1 0 0 0,1 0 0 0 0,-3-2 1 0 0,0 0-42 0 0,1 1 0 0 0,-1-1 0 0 0,0 1 0 0 0,0-1 0 0 0,0 1 0 0 0,-8-5 0 0 0,9 7-37 0 0,0 0 0 0 0,0 0-1 0 0,0 0 1 0 0,-1 1 0 0 0,1-1-1 0 0,-1 1 1 0 0,1 0 0 0 0,-1 0-1 0 0,1 0 1 0 0,-1 1 0 0 0,0-1-1 0 0,1 1 1 0 0,-1 0 0 0 0,0 0-1 0 0,1 0 1 0 0,-1 0 0 0 0,0 1-1 0 0,1-1 1 0 0,-1 1 0 0 0,1 0-1 0 0,-1 0 1 0 0,1 0 0 0 0,-1 1-1 0 0,1-1 1 0 0,0 1 0 0 0,0 0-1 0 0,-1 0 1 0 0,1 0 0 0 0,1 0-1 0 0,-1 0 1 0 0,0 1 0 0 0,0-1-1 0 0,1 1 1 0 0,0 0 0 0 0,-1 0-1 0 0,1 0 1 0 0,0 0 0 0 0,0 0-1 0 0,-2 7 1 0 0,-2 3 4 0 0,4-11 1 0 0,1 1-1 0 0,0 0 0 0 0,0-1 1 0 0,0 1-1 0 0,0 0 1 0 0,0-1-1 0 0,0 1 1 0 0,1 0-1 0 0,-1 0 0 0 0,1 0 1 0 0,0-1-1 0 0,0 1 1 0 0,0 0-1 0 0,0 0 1 0 0,0 0-1 0 0,2 5 0 0 0,-2-5-69 0 0,1-1-1 0 0,0 1 0 0 0,0 0 0 0 0,0-1 1 0 0,0 1-1 0 0,1-1 0 0 0,-1 1 0 0 0,1-1 0 0 0,-1 0 1 0 0,1 1-1 0 0,0-1 0 0 0,4 3 0 0 0,21 9-5531 0 0,-7-8-649 0 0,-15-4 3617 0 0</inkml:trace>
  <inkml:trace contextRef="#ctx0" brushRef="#br0" timeOffset="148758.79">9390 6012 3321 0 0,'-6'12'2850'0'0,"-19"24"-2830"0"0,14-20 2007 0 0,10-12-1754 0 0,-1 1 1 0 0,1 0-1 0 0,0-1 1 0 0,1 1 0 0 0,-1-1-1 0 0,1 1 1 0 0,0 0-1 0 0,0-1 1 0 0,1 1 0 0 0,-1 0-1 0 0,1-1 1 0 0,0 1-1 0 0,2 4 1 0 0,1 25-161 0 0,-4-7 314 0 0,1-6-3109 0 0,-1-1 0 0 0,-1 0 0 0 0,-7 38 0 0 0,6-51 1118 0 0</inkml:trace>
  <inkml:trace contextRef="#ctx0" brushRef="#br0" timeOffset="143455.81">6910 6992 1896 0 0,'-11'1'2008'0'0,"-5"1"-1818"0"0,15-2-111 0 0,1 0 0 0 0,0 0 0 0 0,0 0 0 0 0,-1 0 0 0 0,1-1 0 0 0,0 1 1 0 0,0 0-1 0 0,-1 0 0 0 0,1 0 0 0 0,0-1 0 0 0,0 1 0 0 0,-1 0 0 0 0,1 0 0 0 0,0-1 0 0 0,0 1 0 0 0,0 0 0 0 0,0 0 0 0 0,-1-1 0 0 0,1 1 0 0 0,0 0 0 0 0,0-1 0 0 0,0 1 0 0 0,0 0 0 0 0,0-1 0 0 0,0 1 0 0 0,0 0 0 0 0,0-1 0 0 0,0 1 0 0 0,0 0 0 0 0,0 0 0 0 0,0-1 0 0 0,0 1 0 0 0,0 0 0 0 0,0-1 1 0 0,0 1-1 0 0,0 0 0 0 0,1-1 0 0 0,-1 1 0 0 0,0 0 0 0 0,0 0 0 0 0,0-1 0 0 0,0 1 0 0 0,1 0 0 0 0,-1 0 0 0 0,0-1 0 0 0,0 1 0 0 0,0 0 0 0 0,1-1 0 0 0,-1 1-58 0 0,0 0 1 0 0,0 0-1 0 0,0 0 0 0 0,0 0 1 0 0,0 0-1 0 0,0-1 0 0 0,0 1 0 0 0,1 0 1 0 0,-1 0-1 0 0,0 0 0 0 0,0 0 1 0 0,0 0-1 0 0,0 0 0 0 0,0-1 1 0 0,0 1-1 0 0,0 0 0 0 0,0 0 1 0 0,1 0-1 0 0,-1 0 0 0 0,0 0 0 0 0,0 0 1 0 0,0 0-1 0 0,0 0 0 0 0,0 0 1 0 0,1 0-1 0 0,-1 0 0 0 0,0 0 1 0 0,0-1-1 0 0,0 1 0 0 0,0 0 0 0 0,1 0 1 0 0,-1 0-1 0 0,0 0 0 0 0,0 0 1 0 0,0 1-1 0 0,0-1 0 0 0,0 0 1 0 0,1 0-1 0 0,-1 0 0 0 0,0 0 0 0 0,0 0 1 0 0,0 0-1 0 0,0 0 0 0 0,0 0 1 0 0,1 0-1 0 0,-1 0 0 0 0,0 0 1 0 0,0 0-1 0 0,0 0 0 0 0,0 1 1 0 0,0-1-1 0 0,0 0 0 0 0,1 0 0 0 0,7 12 17 0 0,-8-11 19 0 0,1 0 1 0 0,-1 1-1 0 0,1-1 1 0 0,0 0-1 0 0,0 0 1 0 0,0 0-1 0 0,-1 0 1 0 0,1 0-1 0 0,0 0 0 0 0,0 0 1 0 0,1 0-1 0 0,-1 0 1 0 0,0 0-1 0 0,0 0 1 0 0,0 0-1 0 0,2 0 0 0 0,13-1 336 0 0,-7-1-391 0 0,-1 1 1 0 0,1 0-1 0 0,0 1 0 0 0,0 0 0 0 0,-1 0 1 0 0,1 1-1 0 0,-1 0 0 0 0,1 0 0 0 0,-1 1 1 0 0,11 5-1 0 0,-5-5-1389 0 0,-6-6-4733 0 0</inkml:trace>
  <inkml:trace contextRef="#ctx0" brushRef="#br0" timeOffset="144049.7">7202 7033 2753 0 0,'-3'-3'2549'0'0,"-8"-6"377"0"0,10 9-2911 0 0,1 1 1 0 0,-1-1-1 0 0,1 0 1 0 0,-1 0-1 0 0,1 0 1 0 0,-1 1 0 0 0,1-1-1 0 0,-1 0 1 0 0,1 1-1 0 0,-1-1 1 0 0,1 0-1 0 0,-1 1 1 0 0,1-1 0 0 0,0 1-1 0 0,-1-1 1 0 0,1 0-1 0 0,0 1 1 0 0,-1-1-1 0 0,1 1 1 0 0,0-1 0 0 0,-1 1-1 0 0,1-1 1 0 0,0 1-1 0 0,0 0 1 0 0,0-1-1 0 0,0 1 1 0 0,0-1 0 0 0,0 1-1 0 0,-1-1 1 0 0,1 1-1 0 0,1 0 1 0 0,3-1 245 0 0,0 0 1 0 0,0 0-1 0 0,0-1 0 0 0,0 1 1 0 0,0-1-1 0 0,0 0 1 0 0,0-1-1 0 0,5-1 0 0 0,28-8-485 0 0,70-11 0 0 0,-102 21-13 0 0,0 0 1 0 0,0 1-1 0 0,0-1 0 0 0,0 1 0 0 0,0 1 1 0 0,0-1-1 0 0,7 2 0 0 0,18 9-5916 0 0</inkml:trace>
  <inkml:trace contextRef="#ctx0" brushRef="#br0" timeOffset="144706.04">7730 6999 1984 0 0,'-10'-3'5134'0'0,"14"-4"-1847"0"0,-3 7-3218 0 0,0-1-1 0 0,0 0 1 0 0,0 1-1 0 0,0-1 1 0 0,0 1-1 0 0,0-1 1 0 0,0 1-1 0 0,0-1 0 0 0,1 1 1 0 0,-1 0-1 0 0,0 0 1 0 0,0 0-1 0 0,0-1 1 0 0,1 1-1 0 0,-1 0 1 0 0,0 0-1 0 0,0 1 1 0 0,1-1-1 0 0,0 0 1 0 0,22 7-31 0 0,0-1 1 0 0,0-2 0 0 0,0 0 0 0 0,38 0 0 0 0,-37-2-197 0 0,-18-2-209 0 0,1 0 1 0 0,0-1 0 0 0,-1 0 0 0 0,12-3 0 0 0,-12 2-928 0 0,0 1 0 0 0,0 0 0 0 0,0 0 0 0 0,0 0 0 0 0,13 2 0 0 0,-18-1-602 0 0</inkml:trace>
  <inkml:trace contextRef="#ctx0" brushRef="#br0" timeOffset="145205.99">8167 6997 4937 0 0,'0'0'47'0'0,"0"-1"1"0"0,0 1-1 0 0,0 0 0 0 0,0 0 0 0 0,0-1 1 0 0,-1 1-1 0 0,1 0 0 0 0,0 0 1 0 0,0-1-1 0 0,0 1 0 0 0,0 0 0 0 0,0 0 1 0 0,0 0-1 0 0,0-1 0 0 0,0 1 1 0 0,0 0-1 0 0,0 0 0 0 0,0-1 0 0 0,0 1 1 0 0,1 0-1 0 0,-1 0 0 0 0,0-1 0 0 0,0 1 1 0 0,0 0-1 0 0,0 0 0 0 0,0 0 1 0 0,0-1-1 0 0,0 1 0 0 0,1 0 0 0 0,-1 0 1 0 0,0 0-1 0 0,0-1 0 0 0,0 1 1 0 0,0 0-1 0 0,1 0 0 0 0,-1 0 0 0 0,0 0 1 0 0,0 0-1 0 0,1 0 0 0 0,-1-1 0 0 0,0 1 1 0 0,0 0-1 0 0,0 0 0 0 0,1 0 1 0 0,-1 0-1 0 0,0 0 0 0 0,0 0 0 0 0,1 0 1 0 0,22-7 376 0 0,26 0 1256 0 0,-40 7-1369 0 0,1 1 0 0 0,-1 1 0 0 0,18 4 0 0 0,-18-3-241 0 0,1-1 0 0 0,0 0 0 0 0,18 1 0 0 0,8-5 137 0 0,68-12-1 0 0,-31 3 96 0 0,-71 11-333 0 0,0 0 1 0 0,1 0-1 0 0,-1 0 1 0 0,0 0-1 0 0,1 0 0 0 0,-1 1 1 0 0,1-1-1 0 0,-1 1 0 0 0,0-1 1 0 0,0 1-1 0 0,1 0 0 0 0,-1 0 1 0 0,0 0-1 0 0,4 3 1 0 0,17 6-5040 0 0,-13-11 1392 0 0,-7 0 1576 0 0</inkml:trace>
  <inkml:trace contextRef="#ctx0" brushRef="#br0" timeOffset="145706.31">8804 6977 5169 0 0,'0'0'88'0'0,"0"0"-1"0"0,-1-1 1 0 0,1 1-1 0 0,0 0 1 0 0,0-1-1 0 0,0 1 1 0 0,0 0 0 0 0,0 0-1 0 0,0-1 1 0 0,0 1-1 0 0,0 0 1 0 0,0-1-1 0 0,0 1 1 0 0,0 0-1 0 0,0-1 1 0 0,0 1 0 0 0,0 0-1 0 0,0 0 1 0 0,1-1-1 0 0,-1 1 1 0 0,0 0-1 0 0,0-1 1 0 0,0 1-1 0 0,0 0 1 0 0,1 0 0 0 0,-1-1-1 0 0,0 1 1 0 0,0 0-1 0 0,0 0 1 0 0,1 0-1 0 0,-1-1 1 0 0,0 1 0 0 0,0 0-1 0 0,1 0 1 0 0,-1 0-1 0 0,16-2 724 0 0,22 8-1231 0 0,-32-5 897 0 0,24 3 1605 0 0,52-1 1 0 0,15 3-2460 0 0,-35 0-2931 0 0,-20-2-3188 0 0,-34-3 3819 0 0</inkml:trace>
  <inkml:trace contextRef="#ctx0" brushRef="#br0" timeOffset="149243.09">9323 6557 3441 0 0,'-1'0'15'0'0,"1"1"-1"0"0,-1-1 1 0 0,1 0 0 0 0,-1 1 0 0 0,0-1 0 0 0,1 0 0 0 0,-1 1-1 0 0,1-1 1 0 0,-1 1 0 0 0,1-1 0 0 0,-1 1 0 0 0,1-1 0 0 0,-1 1-1 0 0,1 0 1 0 0,0-1 0 0 0,-1 1 0 0 0,1 0 0 0 0,0-1 0 0 0,0 1-1 0 0,-1 0 1 0 0,1-1 0 0 0,0 1 0 0 0,0 0 0 0 0,0-1 0 0 0,0 1-1 0 0,0 0 1 0 0,0-1 0 0 0,0 1 0 0 0,0 0 0 0 0,0 0 0 0 0,0-1-1 0 0,0 2 1 0 0,14 25 2457 0 0,-13-24-2307 0 0,1-1 0 0 0,0 0 0 0 0,-1 1 1 0 0,0-1-1 0 0,1 1 0 0 0,-1 0 0 0 0,0-1 1 0 0,-1 1-1 0 0,1 0 0 0 0,0 0 0 0 0,-1-1 1 0 0,1 7-1 0 0,-3-1 443 0 0,-1 1-1 0 0,0 0 1 0 0,-9 16 0 0 0,8-18-441 0 0,1 1 1 0 0,0 0 0 0 0,0-1-1 0 0,0 2 1 0 0,-2 11 0 0 0,4-10-3 0 0,-6 57-10273 0 0,7-64 8352 0 0</inkml:trace>
  <inkml:trace contextRef="#ctx0" brushRef="#br0" timeOffset="149727.91">9245 6995 6785 0 0,'-21'-3'5810'0'0,"17"3"-5696"0"0,1 0-1 0 0,-1 0 0 0 0,1-1 1 0 0,-1 0-1 0 0,0 1 0 0 0,1-1 0 0 0,0-1 1 0 0,-1 1-1 0 0,-6-4 0 0 0,-21-9-1992 0 0,27 13 1086 0 0,0 0 1 0 0,0 0-1 0 0,0 1 0 0 0,0-1 1 0 0,0 1-1 0 0,-1 0 1 0 0,1 0-1 0 0,0 1 0 0 0,0-1 1 0 0,-6 2-1 0 0,0 1-1809 0 0</inkml:trace>
  <inkml:trace contextRef="#ctx0" brushRef="#br0" timeOffset="164279.23">13465 1284 4113 0 0,'0'0'15'0'0,"0"-1"0"0"0,-1 1 0 0 0,1-1 0 0 0,0 0 1 0 0,0 1-1 0 0,0-1 0 0 0,0 0 0 0 0,-1 1 0 0 0,1-1 0 0 0,0 1 1 0 0,0-1-1 0 0,0 0 0 0 0,1 1 0 0 0,-1-1 0 0 0,0 0 0 0 0,0 1 0 0 0,0-1 1 0 0,0 1-1 0 0,0-1 0 0 0,1 0 0 0 0,-1 1 0 0 0,0-1 0 0 0,1 1 1 0 0,-1-1-1 0 0,0 1 0 0 0,1-1 0 0 0,0 0 0 0 0,-1 1-28 0 0,1 0 1 0 0,-1 0-1 0 0,1 0 0 0 0,0 0 1 0 0,-1 0-1 0 0,1 0 0 0 0,-1 0 0 0 0,1 0 1 0 0,-1 0-1 0 0,1 1 0 0 0,-1-1 1 0 0,1 0-1 0 0,-1 0 0 0 0,1 1 0 0 0,-1-1 1 0 0,1 0-1 0 0,-1 0 0 0 0,1 1 1 0 0,-1-1-1 0 0,0 1 0 0 0,1-1 0 0 0,-1 1 1 0 0,1-1 20 0 0,-1 0 0 0 0,1 0 1 0 0,-1 0-1 0 0,1 1 0 0 0,-1-1 1 0 0,0 0-1 0 0,1 1 0 0 0,-1-1 0 0 0,0 0 1 0 0,1 0-1 0 0,-1 1 0 0 0,0-1 1 0 0,1 1-1 0 0,-1-1 0 0 0,0 0 1 0 0,0 1-1 0 0,0-1 0 0 0,1 1 0 0 0,-1-1 1 0 0,0 0-1 0 0,0 1 0 0 0,0-1 1 0 0,0 1-1 0 0,0-1 0 0 0,0 1 0 0 0,0-1 1 0 0,0 1-1 0 0,0-1 0 0 0,0 0 1 0 0,0 1-1 0 0,0-1 0 0 0,0 1 1 0 0,0-1-1 0 0,0 1 0 0 0,0-1 0 0 0,0 1 1 0 0,0-1-1 0 0,-1 0 0 0 0,1 1 1 0 0,0-1-1 0 0,0 1 0 0 0,-1-1 1 0 0,1 0-1 0 0,0 1 0 0 0,-1-1 0 0 0,1 0 1 0 0,0 1-1 0 0,-1-1 0 0 0,1 0 1 0 0,0 0-1 0 0,-1 1 0 0 0,1-1 1 0 0,0 0-1 0 0,-1 0 0 0 0,1 1 0 0 0,-1-1 1 0 0,1 0-1 0 0,-1 0 0 0 0,1 0 1 0 0,-1 0-1 0 0,1 0 0 0 0,0 0 1 0 0,-1 0-1 0 0,1 0 0 0 0,-1 0 0 0 0,1 0 1 0 0,-1 0 259 0 0,2 21-379 0 0,0-16 114 0 0,0 0-1 0 0,-1 0 1 0 0,0 0-1 0 0,0 0 1 0 0,0 0-1 0 0,-1 5 1 0 0,-3 6 75 0 0,1-3-38 0 0,-1 0 0 0 0,2 0 0 0 0,-1 1 1 0 0,2-1-1 0 0,0 1 0 0 0,1 0 0 0 0,0-1 0 0 0,1 1 0 0 0,0-1 1 0 0,6 24-1 0 0,16 69-2791 0 0,-22-103 830 0 0</inkml:trace>
  <inkml:trace contextRef="#ctx0" brushRef="#br0" timeOffset="163029.49">13505 86 4137 0 0,'-1'-2'53'0'0,"1"0"1"0"0,-1 0-1 0 0,1 0 1 0 0,-1 0-1 0 0,0 0 1 0 0,1 0-1 0 0,-1 0 1 0 0,0 0-1 0 0,0 1 1 0 0,0-1-1 0 0,-1 0 1 0 0,1 1-1 0 0,0-1 0 0 0,-1 0 1 0 0,1 1-1 0 0,-1 0 1 0 0,1-1-1 0 0,-1 1 1 0 0,1 0-1 0 0,-4-1 1 0 0,-12 35 573 0 0,14 54-463 0 0,4-64 85 0 0,-1 0 1 0 0,-2 0 0 0 0,-4 25 0 0 0,5-41-247 0 0,-1 1 0 0 0,1-1 0 0 0,1 1 1 0 0,0 0-1 0 0,0-1 0 0 0,0 1 0 0 0,1-1 1 0 0,0 1-1 0 0,1-1 0 0 0,0 1 1 0 0,0-1-1 0 0,5 14 0 0 0,-5-20-265 0 0,0 1-1 0 0,-1-1 0 0 0,1 1 1 0 0,0-1-1 0 0,0 1 1 0 0,0-1-1 0 0,0 0 0 0 0,0 0 1 0 0,0 0-1 0 0,3 1 1 0 0,-1 0-645 0 0,0 0-1558 0 0</inkml:trace>
  <inkml:trace contextRef="#ctx0" brushRef="#br0" timeOffset="163669.91">13455 588 4033 0 0,'-2'3'158'0'0,"1"-3"-128"0"0,1 1-1 0 0,-1 0 1 0 0,0-1-1 0 0,0 1 1 0 0,1 0-1 0 0,-1 0 1 0 0,1 0 0 0 0,-1 0-1 0 0,1 0 1 0 0,-1 0-1 0 0,1 0 1 0 0,-1 0 0 0 0,1 0-1 0 0,0 0 1 0 0,-1 0-1 0 0,1 0 1 0 0,0 0-1 0 0,0 0 1 0 0,0 0 0 0 0,0 0-1 0 0,0 0 1 0 0,0 0-1 0 0,0 0 1 0 0,0 0 0 0 0,1 0-1 0 0,-1 0 1 0 0,0 0-1 0 0,1 0 1 0 0,0 2-1 0 0,2 4 30 0 0,0 0-1 0 0,-1 0 0 0 0,0 0 1 0 0,0 1-1 0 0,-1-1 0 0 0,1 0 0 0 0,-2 1 1 0 0,1-1-1 0 0,-1 1 0 0 0,0-1 1 0 0,-1 1-1 0 0,1-1 0 0 0,-4 10 1 0 0,3-7 8 0 0,0 0 0 0 0,0 0 1 0 0,1 0-1 0 0,0 0 0 0 0,0 0 1 0 0,1 0-1 0 0,3 13 0 0 0,0-10-539 0 0,-1 1-1 0 0,1 27 0 0 0,-1-18 119 0 0,-1-13-682 0 0,-2-7-1117 0 0</inkml:trace>
  <inkml:trace contextRef="#ctx0" brushRef="#br0" timeOffset="148196.31">9374 5445 3745 0 0,'-8'28'456'0'0,"5"-12"115"0"0,-14 38 2824 0 0,14-41-3332 0 0,0 0 1 0 0,2 1-1 0 0,-1-1 1 0 0,1 20-1 0 0,10 10 3 0 0,-6-35-936 0 0,-1 1-1 0 0,-1-1 1 0 0,1 0 0 0 0,0 12-1 0 0,-2-2-441 0 0,1-12-446 0 0</inkml:trace>
  <inkml:trace contextRef="#ctx0" brushRef="#br0" timeOffset="146664.79">9102 4413 3993 0 0,'0'-1'37'0'0,"0"0"0"0"0,1 0 0 0 0,-1 0 0 0 0,1 0 0 0 0,-1 0 1 0 0,1 0-1 0 0,-1 0 0 0 0,1 1 0 0 0,0-1 0 0 0,-1 0 0 0 0,1 0 0 0 0,0 1 0 0 0,0-1 0 0 0,-1 0 1 0 0,1 1-1 0 0,0-1 0 0 0,0 0 0 0 0,0 1 0 0 0,1-1 0 0 0,-1 1 89 0 0,0-1-1 0 0,0 1 0 0 0,0-1 1 0 0,0 1-1 0 0,-1-1 1 0 0,1 0-1 0 0,0 1 1 0 0,0-1-1 0 0,-1 0 1 0 0,1 1-1 0 0,0-1 1 0 0,-1 0-1 0 0,1 0 0 0 0,-1 0 1 0 0,1 0-1 0 0,-1 1 1 0 0,1-1-1 0 0,-1 0 1 0 0,1-1-1 0 0,0 1-38 0 0,1 1 1 0 0,-1 0-1 0 0,0 0 0 0 0,1 0 0 0 0,-1 0 0 0 0,1 0 0 0 0,-1 0 0 0 0,0 0 1 0 0,1 0-1 0 0,-1 0 0 0 0,1 1 0 0 0,-1-1 0 0 0,0 1 0 0 0,1-1 0 0 0,0 1 1 0 0,23 4-20 0 0,36-13-1723 0 0,-22 2-2504 0 0,-34 5 2186 0 0</inkml:trace>
  <inkml:trace contextRef="#ctx0" brushRef="#br0" timeOffset="147195.99">9335 4409 2681 0 0,'0'0'1192'0'0,"8"35"-1047"0"0,-7 14 764 0 0,1 0 0 0 0,11 57 0 0 0,-13-99-1134 0 0,1 0 0 0 0,-1 1-1 0 0,0-1 1 0 0,-1 0-1 0 0,-1 10 1 0 0,0-10-120 0 0,1 0 0 0 0,1 1 0 0 0,-1-1 0 0 0,1 0 0 0 0,2 10 0 0 0,-1-11-1826 0 0</inkml:trace>
  <inkml:trace contextRef="#ctx0" brushRef="#br0" timeOffset="147664.69">9320 4940 3793 0 0,'3'3'114'0'0,"0"0"1"0"0,0 1-1 0 0,-1-1 1 0 0,1 0 0 0 0,-1 1-1 0 0,0 0 1 0 0,0 0-1 0 0,0-1 1 0 0,1 6-1 0 0,-2-1 495 0 0,0 1 0 0 0,-1-1-1 0 0,0 1 1 0 0,0 0 0 0 0,0-1-1 0 0,-3 11 1 0 0,0 5-951 0 0,-5 27-228 0 0,5-41-738 0 0,1 1-1 0 0,0-1 1 0 0,1 0-1 0 0,0 22 0 0 0,1-28-315 0 0</inkml:trace>
  <inkml:trace contextRef="#ctx0" brushRef="#br0" timeOffset="169108.42">10226 4117 3353 0 0,'0'3'234'0'0,"0"-1"0"0"0,0 0 0 0 0,-1 1 1 0 0,1-1-1 0 0,-1 0 0 0 0,0 0 0 0 0,0 0 1 0 0,0 0-1 0 0,0 0 0 0 0,0 0 0 0 0,-2 3 1 0 0,-1 3 1543 0 0,5-8-1731 0 0,0 0 0 0 0,1 0 0 0 0,-1 0 0 0 0,0 1 0 0 0,1-1 0 0 0,-1 1 0 0 0,0-1 0 0 0,0 1 0 0 0,1-1-1 0 0,-1 1 1 0 0,0-1 0 0 0,0 1 0 0 0,0 0 0 0 0,0 0 0 0 0,0 0 0 0 0,0 0 0 0 0,0 0 0 0 0,0 0 0 0 0,1 1 0 0 0,19 13 543 0 0,22-12-517 0 0,4 1 10 0 0,-17-3-65 0 0,-27-1-56 0 0,0 0 0 0 0,0 0 0 0 0,0 0 0 0 0,-1 0 0 0 0,1 1 0 0 0,0-1 0 0 0,0 1 0 0 0,5 1 0 0 0,-7-1-37 0 0,0 0-1 0 0,0 0 1 0 0,0 0 0 0 0,1 0-1 0 0,-1 0 1 0 0,0 0 0 0 0,0 0-1 0 0,0 0 1 0 0,-1 0 0 0 0,1 1-1 0 0,0-1 1 0 0,0 0 0 0 0,-1 1-1 0 0,1-1 1 0 0,-1 1 0 0 0,1-1-1 0 0,-1 1 1 0 0,0-1 0 0 0,1 1-1 0 0,-1-1 1 0 0,0 3 0 0 0,4 9-2583 0 0</inkml:trace>
  <inkml:trace contextRef="#ctx0" brushRef="#br0" timeOffset="170905.44">10291 4124 3489 0 0,'-5'8'2892'0'0,"9"-5"26"0"0,9-14-1895 0 0,-12 10-1009 0 0,1 0-1 0 0,-1 0 1 0 0,1 0-1 0 0,-1 0 1 0 0,1 1-1 0 0,0-1 1 0 0,-1 0-1 0 0,1 1 1 0 0,0-1-1 0 0,-1 1 1 0 0,1-1-1 0 0,0 1 1 0 0,-1 0-1 0 0,1 0 1 0 0,0 0-1 0 0,0 0 1 0 0,-1 0-1 0 0,1 0 1 0 0,0 0-1 0 0,2 1 1 0 0,-2-1-13 0 0,-1 1 0 0 0,1-1 0 0 0,0 0 0 0 0,0 0 1 0 0,0 0-1 0 0,0 0 0 0 0,0 0 0 0 0,0 0 0 0 0,0 0 0 0 0,0-1 0 0 0,-1 1 0 0 0,1-1 0 0 0,0 0 0 0 0,0 1 1 0 0,0-1-1 0 0,-1 0 0 0 0,1 0 0 0 0,0 0 0 0 0,-1 0 0 0 0,1 0 0 0 0,2-3 0 0 0,59-69-1550 0 0,-64 72 1782 0 0,-2-4 136 0 0,-3 12 45 0 0,1 9-143 0 0,1 1 1 0 0,1-1 0 0 0,0 1-1 0 0,1-1 1 0 0,1 1 0 0 0,1 0-1 0 0,0 0 1 0 0,1 0 0 0 0,6 29-1 0 0,-6-33-191 0 0,-2-18 139 0 0,-13-30-204 0 0,5 21-251 0 0,8 12 245 0 0,0 0 0 0 0,0 0 0 0 0,0 0 1 0 0,0 0-1 0 0,0 0 0 0 0,0 0 0 0 0,0 1 0 0 0,-1-1 1 0 0,1 1-1 0 0,-1-1 0 0 0,1 1 0 0 0,-1-1 0 0 0,0 1 1 0 0,1 0-1 0 0,-1 0 0 0 0,0 0 0 0 0,0 0 0 0 0,0 0 0 0 0,0 0 1 0 0,0 0-1 0 0,0 0 0 0 0,0 1 0 0 0,0 0 0 0 0,0-1 1 0 0,0 1-1 0 0,0 0 0 0 0,-3 0 0 0 0,-19-1 79 0 0,16-2-46 0 0,16-1-319 0 0,-5 4 242 0 0,-1 0 0 0 0,1 0 0 0 0,0 0 0 0 0,-1 0-1 0 0,1 0 1 0 0,-1 1 0 0 0,1-1 0 0 0,-1 1-1 0 0,0 0 1 0 0,1 0 0 0 0,-1 0 0 0 0,3 1-1 0 0,-3-1 25 0 0,0 0-1 0 0,0 0 1 0 0,0 0-1 0 0,0 0 0 0 0,-1 0 1 0 0,1-1-1 0 0,0 1 0 0 0,0-1 1 0 0,0 1-1 0 0,0-1 0 0 0,0 0 1 0 0,1 0-1 0 0,-1 0 1 0 0,0 0-1 0 0,0 0 0 0 0,0-1 1 0 0,0 1-1 0 0,0 0 0 0 0,0-1 1 0 0,0 1-1 0 0,0-1 1 0 0,3-2-1 0 0,-4 3 18 0 0,0-1-1 0 0,0 1 1 0 0,-1-1 0 0 0,1 0 0 0 0,0 1-1 0 0,0-1 1 0 0,-1 0 0 0 0,1 0 0 0 0,0 1-1 0 0,-1-1 1 0 0,1 0 0 0 0,0 0 0 0 0,-1 0-1 0 0,0 0 1 0 0,1-2 0 0 0,-1 3 11 0 0,0 0-1 0 0,0-1 1 0 0,0 1 0 0 0,0 0 0 0 0,0-1-1 0 0,0 1 1 0 0,0-1 0 0 0,0 1 0 0 0,0 0-1 0 0,0-1 1 0 0,-1 1 0 0 0,1 0 0 0 0,0-1 0 0 0,0 1-1 0 0,0 0 1 0 0,-1-1 0 0 0,1 1 0 0 0,0 0-1 0 0,0 0 1 0 0,-1-1 0 0 0,1 1 0 0 0,0 0-1 0 0,-1 0 1 0 0,1-1 0 0 0,0 1 0 0 0,-1 0-1 0 0,1 0 1 0 0,-3-1 35 0 0,1 0 0 0 0,0 0 0 0 0,0 1-1 0 0,0-1 1 0 0,0 1 0 0 0,-1 0 0 0 0,1 0 0 0 0,0 0 0 0 0,0 0-1 0 0,-1 0 1 0 0,1 0 0 0 0,-3 1 0 0 0,-82 14 581 0 0,87-15-643 0 0,-1 0-1 0 0,1 0 0 0 0,0 0 1 0 0,0 0-1 0 0,-1 0 0 0 0,1 0 1 0 0,0 0-1 0 0,-1 0 0 0 0,1 0 0 0 0,0 0 1 0 0,-1 0-1 0 0,1 0 0 0 0,0 1 1 0 0,-1-1-1 0 0,1 0 0 0 0,0 0 1 0 0,0 0-1 0 0,-1 1 0 0 0,1-1 1 0 0,0 0-1 0 0,0 0 0 0 0,0 1 0 0 0,-1-1 1 0 0,1 0-1 0 0,0 0 0 0 0,0 1 1 0 0,0-1-1 0 0,0 0 0 0 0,-1 1 1 0 0,1-1-1 0 0,0 0 0 0 0,0 0 1 0 0,0 1-1 0 0,0-1 0 0 0,0 0 0 0 0,0 1 1 0 0,0-1-1 0 0,0 0 0 0 0,0 1 1 0 0,0-1-1 0 0,0 1 0 0 0,1-1-7 0 0,-1 0 0 0 0,1 0-1 0 0,-1 1 1 0 0,1-1 0 0 0,-1 0-1 0 0,1 0 1 0 0,-1 0-1 0 0,1 0 1 0 0,-1 0 0 0 0,1 0-1 0 0,-1 0 1 0 0,1 0 0 0 0,-1 0-1 0 0,1-1 1 0 0,0 1 0 0 0,-1 0-1 0 0,1 0 1 0 0,-1 0-1 0 0,0-1 1 0 0,1 1 0 0 0,-1 0-1 0 0,1 0 1 0 0,-1-1 0 0 0,1 1-1 0 0,-1 0 1 0 0,0-1 0 0 0,1 1-1 0 0,-1-1 1 0 0,1 1 0 0 0,-1 0-1 0 0,0-1 1 0 0,1 0-1 0 0,6-5-38 0 0,-1-1-1 0 0,0-1 0 0 0,0 1 0 0 0,0-1 0 0 0,-1 0 0 0 0,6-11 0 0 0,-44 44 1226 0 0,27-18-1389 0 0,-8 6 748 0 0,14-13-616 0 0,-1 0 0 0 0,1 1 0 0 0,0-1-1 0 0,-1 0 1 0 0,1 0 0 0 0,0 0 0 0 0,-1 0-1 0 0,1 0 1 0 0,-1 0 0 0 0,1 0 0 0 0,0 0 0 0 0,-1 0-1 0 0,1 0 1 0 0,-1 0 0 0 0,1 0 0 0 0,0 0-1 0 0,-1 0 1 0 0,1 0 0 0 0,0 0 0 0 0,-1 0 0 0 0,1 0-1 0 0,0-1 1 0 0,-1 1 0 0 0,1 0 0 0 0,0 0-1 0 0,-1 0 1 0 0,1-1 0 0 0,0 1 0 0 0,-1 0-1 0 0,1 0 1 0 0,0-1 0 0 0,0 1 0 0 0,-1 0 0 0 0,1-1-1 0 0,0 1 1 0 0,0 0 0 0 0,-1-1 0 0 0,-1-1 161 0 0,0 0 0 0 0,0 0 1 0 0,0 0-1 0 0,-1 0 1 0 0,1 0-1 0 0,-1 1 0 0 0,1-1 1 0 0,-1 1-1 0 0,-4-2 1 0 0,-19-12 1206 0 0,28 17-1264 0 0,1 0-1 0 0,0 0 1 0 0,-1 0 0 0 0,1 0 0 0 0,0-1 0 0 0,0 1-1 0 0,-1-1 1 0 0,1 0 0 0 0,0 0 0 0 0,1 0 0 0 0,-1 0 0 0 0,0 0-1 0 0,0-1 1 0 0,0 1 0 0 0,0-1 0 0 0,1 0 0 0 0,-1 0 0 0 0,0 0-1 0 0,0-1 1 0 0,0 1 0 0 0,1-1 0 0 0,-1 1 0 0 0,0-1 0 0 0,0 0-1 0 0,0 0 1 0 0,0-1 0 0 0,0 1 0 0 0,0 0 0 0 0,-1-1-1 0 0,1 0 1 0 0,0 0 0 0 0,-1 0 0 0 0,1 0 0 0 0,-1 0 0 0 0,0 0-1 0 0,0-1 1 0 0,0 1 0 0 0,0-1 0 0 0,0 1 0 0 0,0-1 0 0 0,-1 0-1 0 0,3-4 1 0 0,-2 7 985 0 0,3-4-3894 0 0</inkml:trace>
  <inkml:trace contextRef="#ctx0" brushRef="#br0" timeOffset="173593.31">9371 4498 3217 0 0,'-24'28'3062'0'0,"22"-26"-2983"0"0,1 1 0 0 0,0 0 0 0 0,0 0 1 0 0,0 0-1 0 0,0 0 0 0 0,0 0 0 0 0,1 0 0 0 0,-1 0 1 0 0,1 0-1 0 0,0 1 0 0 0,0-1 0 0 0,0 0 1 0 0,0 0-1 0 0,1 4 0 0 0,-1 15 124 0 0,-14 24 1268 0 0,11-39-1449 0 0,0 1 0 0 0,1 0 0 0 0,-1 0 0 0 0,2 0 0 0 0,-2 11 0 0 0,-6 23-10 0 0,0 5-58 0 0,12-72-268 0 0,1 1-1 0 0,0 0 0 0 0,2 0 0 0 0,17-44 1 0 0,-22 66 392 0 0,0 1 0 0 0,0-1 0 0 0,0 0 0 0 0,-1 0 0 0 0,1 0 0 0 0,0 0 0 0 0,-1 0 0 0 0,1 0 0 0 0,-1 0 0 0 0,0 0 0 0 0,0 0 0 0 0,0 0 0 0 0,0 0 0 0 0,0 0 0 0 0,0 0 0 0 0,-1 0 0 0 0,0-3 0 0 0,1 3-64 0 0,0 0 0 0 0,0-1 0 0 0,0 1 0 0 0,0 0 0 0 0,0 0 0 0 0,1 0 0 0 0,-1 0 0 0 0,1-1 0 0 0,-1 1 0 0 0,1 0 0 0 0,0 0 0 0 0,0 0 0 0 0,0 0 0 0 0,1-2-1 0 0,-1 3-18 0 0,0 0 0 0 0,-1-1 0 0 0,1 1-1 0 0,0 0 1 0 0,-1 0 0 0 0,1 0-1 0 0,0 0 1 0 0,0 0 0 0 0,0 0 0 0 0,0 0-1 0 0,0 0 1 0 0,0 0 0 0 0,0 0-1 0 0,0 1 1 0 0,1-1 0 0 0,-1 0 0 0 0,0 1-1 0 0,0-1 1 0 0,1 1 0 0 0,-1-1-1 0 0,0 1 1 0 0,0 0 0 0 0,3-1 0 0 0,-3 1 24 0 0,-1 1 0 0 0,1-1 1 0 0,0 0-1 0 0,0 1 0 0 0,-1-1 1 0 0,1 1-1 0 0,-1-1 0 0 0,1 1 1 0 0,0-1-1 0 0,-1 1 1 0 0,1-1-1 0 0,-1 1 0 0 0,1 0 1 0 0,-1-1-1 0 0,1 1 0 0 0,-1 0 1 0 0,0-1-1 0 0,1 1 0 0 0,-1 0 1 0 0,0 0-1 0 0,0-1 1 0 0,1 1-1 0 0,-1 0 0 0 0,0 0 1 0 0,0 0-1 0 0,0-1 0 0 0,0 1 1 0 0,0 0-1 0 0,0 0 0 0 0,0-1 1 0 0,0 1-1 0 0,0 0 0 0 0,-1 1 1 0 0,-7 34 1069 0 0,5-23-804 0 0,3 9-159 0 0,11-15-59 0 0,3 0-28 0 0,-11-5-23 0 0,0 1 0 0 0,-1 0 0 0 0,1-1 0 0 0,-1 1 0 0 0,1 1 0 0 0,-1-1 0 0 0,0 0 0 0 0,0 0 0 0 0,0 1 0 0 0,-1-1 0 0 0,1 1 0 0 0,-1 0 0 0 0,0-1 0 0 0,0 1 0 0 0,0 5 0 0 0,2 5 96 0 0,-1 0-1 0 0,0 25 1 0 0,-2-38-89 0 0,0 0 1 0 0,0 0-1 0 0,0 0 1 0 0,0 0 0 0 0,0 0-1 0 0,-1 0 1 0 0,1 0-1 0 0,0 0 1 0 0,-1 0-1 0 0,1-1 1 0 0,-1 1-1 0 0,1 0 1 0 0,-1 0-1 0 0,1-1 1 0 0,-1 1-1 0 0,0 0 1 0 0,1 0-1 0 0,-1-1 1 0 0,0 1-1 0 0,0-1 1 0 0,1 1-1 0 0,-1-1 1 0 0,0 1 0 0 0,0-1-1 0 0,0 1 1 0 0,0-1-1 0 0,-1 1 1 0 0,-31 6-260 0 0,11-3 274 0 0,16-3-25 0 0,-1 1-1 0 0,0-1 0 0 0,1-1 1 0 0,-1 1-1 0 0,-13-2 0 0 0,4 1-67 0 0,16 0 38 0 0,0-1 1 0 0,0 1-1 0 0,0-1 1 0 0,0 1-1 0 0,0 0 1 0 0,0-1-1 0 0,0 1 1 0 0,0 0-1 0 0,0-1 1 0 0,0 1-1 0 0,0 0 1 0 0,0-1-1 0 0,0 1 1 0 0,0-1-1 0 0,0 1 1 0 0,0 0-1 0 0,1-1 1 0 0,-1 1-1 0 0,0 0 0 0 0,0 0 1 0 0,0-1-1 0 0,1 1 1 0 0,-1 0-1 0 0,0-1 1 0 0,0 1-1 0 0,1 0 1 0 0,-1 0-1 0 0,0-1 1 0 0,1 1-1 0 0,-1 0 1 0 0,0 0-1 0 0,0 0 1 0 0,1 0-1 0 0,-1-1 1 0 0,0 1-1 0 0,1 0 1 0 0,-1 0-1 0 0,1 0 0 0 0,-1 0 1 0 0,0 0-1 0 0,1 0 1 0 0,-1 0-1 0 0,0 0 1 0 0,1 0-1 0 0,-1 0 1 0 0,0 0-1 0 0,1 0 1 0 0,-1 0-1 0 0,1 0 1 0 0,-1 0-1 0 0,0 0 1 0 0,1 1-1 0 0,-1-1 1 0 0,0 0-1 0 0,1 0 0 0 0,22 8-74 0 0,-16-5 41 0 0,1 0 0 0 0,0-1 0 0 0,0 0 0 0 0,0 0 1 0 0,0-1-1 0 0,0 0 0 0 0,16 0 0 0 0,-24-1 55 0 0,1 0 0 0 0,-1 0 0 0 0,1 0 0 0 0,-1 0 0 0 0,1 0 0 0 0,-1-1 0 0 0,1 1 0 0 0,-1 0 0 0 0,1 0 0 0 0,-1-1 0 0 0,0 1 0 0 0,1 0 0 0 0,-1-1 0 0 0,1 1 0 0 0,-1 0 0 0 0,0-1 0 0 0,1 1 0 0 0,-1 0 0 0 0,0-1 0 0 0,1 1 0 0 0,-1-1 0 0 0,0 1 0 0 0,0-1 0 0 0,1 1 0 0 0,-1-1 0 0 0,0 1 0 0 0,0-1 0 0 0,0 1 0 0 0,0-1 0 0 0,0 1 0 0 0,0-1 0 0 0,0 0 0 0 0,-4-21 220 0 0,-18-17-378 0 0,14 27-385 0 0,5 9 458 0 0,0 0 0 0 0,0-1 0 0 0,1 0 0 0 0,0 1 0 0 0,-1-1 0 0 0,2 0 0 0 0,-1 0 0 0 0,0 0 0 0 0,-2-8 0 0 0,4 12 86 0 0,0 1 0 0 0,0-1 0 0 0,0 1 0 0 0,0 0 0 0 0,0-1-1 0 0,-1 1 1 0 0,1-1 0 0 0,0 1 0 0 0,0-1 0 0 0,0 1-1 0 0,0-1 1 0 0,1 1 0 0 0,-1-1 0 0 0,0 1 0 0 0,0 0-1 0 0,0-1 1 0 0,0 1 0 0 0,0-1 0 0 0,1 1 0 0 0,-1-1-1 0 0,0 1 1 0 0,1-1 0 0 0,-1 1 0 0 0,0-1 0 0 0,1 0 0 0 0,-1 1-1 0 0,0-1 1 0 0,1 1 0 0 0,-1-1 0 0 0,1 0 0 0 0,-1 1-1 0 0,0-1 1 0 0,1 0 0 0 0,-1 0 0 0 0,1 1 0 0 0,-1-1-1 0 0,1 0 1 0 0,-1 0 0 0 0,1 0 0 0 0,0 0 0 0 0,-1 1 0 0 0,1-1-1 0 0,-1 0 1 0 0,1 0 0 0 0,-1 0 0 0 0,1 0 0 0 0,-1 0-1 0 0,1 0 1 0 0,-1-1 0 0 0,1 1 0 0 0,0 0 0 0 0,-1 0-1 0 0,1 0 1 0 0,-1 0 0 0 0,1-1 0 0 0,-1 1 0 0 0,1 0-1 0 0,-1 0 1 0 0,0-1 0 0 0,1 1 0 0 0,-1 0 0 0 0,1-1 0 0 0,-1 1-1 0 0,1-1 1 0 0,-1 1 0 0 0,0 0 0 0 0,1-1 0 0 0,-1 1-1 0 0,1-2 1 0 0,-26 78 761 0 0,25-79-812 0 0,0 1 0 0 0,0 0 0 0 0,-1 0 0 0 0,1-1 0 0 0,-1 1 0 0 0,1 0 0 0 0,-1 0-1 0 0,0 0 1 0 0,0 0 0 0 0,0 0 0 0 0,0 0 0 0 0,0 0 0 0 0,0 0 0 0 0,-2-3 0 0 0,1 4-45 0 0,1-1 0 0 0,-1 0 0 0 0,1 0 0 0 0,0 0 0 0 0,0 0 0 0 0,0 0 0 0 0,0 0 0 0 0,1 0 0 0 0,-1 0 0 0 0,0 0 0 0 0,1 0 0 0 0,0-1 0 0 0,-1 1 0 0 0,1-4 0 0 0,2 6 975 0 0,-8 9-28 0 0,5-9-852 0 0,1 0 1 0 0,-1 1-1 0 0,1-1 0 0 0,-1 0 0 0 0,1 1 1 0 0,-1-1-1 0 0,1 1 0 0 0,0-1 0 0 0,-1 1 1 0 0,1-1-1 0 0,0 1 0 0 0,-1-1 1 0 0,1 1-1 0 0,0-1 0 0 0,0 1 0 0 0,-1 0 1 0 0,1-1-1 0 0,0 1 0 0 0,0-1 0 0 0,0 1 1 0 0,0 0-1 0 0,0-1 0 0 0,0 1 1 0 0,0-1-1 0 0,0 1 0 0 0,0 0 0 0 0,0-1 1 0 0,0 1-1 0 0,0-1 0 0 0,0 1 1 0 0,1 0-1 0 0,-1-1 0 0 0,0 1 0 0 0,0-1 1 0 0,1 1-1 0 0,-1-1 0 0 0,0 1 0 0 0,1-1 1 0 0,-1 1-1 0 0,0-1 0 0 0,1 1 1 0 0,-1-1-1 0 0,1 1 0 0 0,-1-1 0 0 0,1 0 1 0 0,-1 1-1 0 0,1-1 0 0 0,-1 0 0 0 0,1 1 1 0 0,-1-1-1 0 0,1 0 0 0 0,0 0 1 0 0,-1 0-1 0 0,1 1 0 0 0,-1-1 0 0 0,1 0 1 0 0,0 0-1 0 0,-1 0 0 0 0,1 0 1 0 0,-1 0-1 0 0,1 0 0 0 0,0 0 0 0 0,1 0-16 0 0,0 0-1 0 0,0 1 1 0 0,-1-1-1 0 0,1 0 0 0 0,0 0 1 0 0,0 0-1 0 0,-1-1 1 0 0,1 1-1 0 0,0 0 0 0 0,0-1 1 0 0,-1 1-1 0 0,1-1 1 0 0,0 1-1 0 0,-1-1 1 0 0,1 0-1 0 0,-1 0 0 0 0,1 0 1 0 0,-1 0-1 0 0,1 0 1 0 0,-1 0-1 0 0,0 0 0 0 0,1 0 1 0 0,-1 0-1 0 0,2-3 1 0 0,-3 2-15 0 0,1 0 1 0 0,-1 0-1 0 0,1 0 1 0 0,-1 0 0 0 0,0 0-1 0 0,0 0 1 0 0,0 0-1 0 0,0 0 1 0 0,0-1-1 0 0,-1 1 1 0 0,1 0 0 0 0,-1 0-1 0 0,1 0 1 0 0,-1 0-1 0 0,0 0 1 0 0,0 0-1 0 0,1 1 1 0 0,-1-1 0 0 0,-2-3-1 0 0,2 4 25 0 0,1 0 1 0 0,-1 1-1 0 0,1-1 0 0 0,-1 0 0 0 0,1 0 0 0 0,-1 1 1 0 0,1-1-1 0 0,-1 0 0 0 0,0 1 0 0 0,1-1 0 0 0,-1 0 1 0 0,0 1-1 0 0,0-1 0 0 0,1 1 0 0 0,-1-1 1 0 0,0 1-1 0 0,0 0 0 0 0,0-1 0 0 0,0 1 0 0 0,1 0 1 0 0,-1-1-1 0 0,0 1 0 0 0,0 0 0 0 0,0 0 0 0 0,0 0 1 0 0,0 0-1 0 0,0 0 0 0 0,0 0 0 0 0,0 0 0 0 0,0 0 1 0 0,0 0-1 0 0,1 1 0 0 0,-1-1 0 0 0,0 0 0 0 0,0 0 1 0 0,0 1-1 0 0,0-1 0 0 0,0 1 0 0 0,1-1 1 0 0,-1 1-1 0 0,0-1 0 0 0,0 1 0 0 0,1-1 0 0 0,-2 2 1 0 0,1 0-45 0 0,-1 1 0 0 0,1-1 0 0 0,-1 1 1 0 0,1 0-1 0 0,0 0 0 0 0,0-1 0 0 0,0 1 1 0 0,0 0-1 0 0,1 0 0 0 0,-1 0 1 0 0,1 0-1 0 0,0 0 0 0 0,0 0 0 0 0,0 6 1 0 0,7 41 61 0 0,-7-49-8 0 0,0-1 1 0 0,0 0-1 0 0,0 0 0 0 0,0 0 0 0 0,0 1 1 0 0,0-1-1 0 0,0 0 0 0 0,0 0 0 0 0,0 1 0 0 0,0-1 1 0 0,0 0-1 0 0,0 0 0 0 0,0 0 0 0 0,0 1 1 0 0,0-1-1 0 0,0 0 0 0 0,0 0 0 0 0,0 0 1 0 0,0 1-1 0 0,0-1 0 0 0,1 0 0 0 0,-1 0 1 0 0,0 0-1 0 0,0 1 0 0 0,0-1 0 0 0,0 0 1 0 0,0 0-1 0 0,0 0 0 0 0,1 0 0 0 0,-1 0 0 0 0,0 1 1 0 0,0-1-1 0 0,0 0 0 0 0,1 0 0 0 0,-1 0 1 0 0,0 0-1 0 0,0 0 0 0 0,0 0 0 0 0,1 0 1 0 0,-1 0-1 0 0,0 0 0 0 0,0 0 0 0 0,0 0 1 0 0,1 0-1 0 0,-1 0 0 0 0,0 0 0 0 0,0 0 0 0 0,1 0 1 0 0,-1 0-1 0 0,0 0 0 0 0,0 0 0 0 0,0 0 1 0 0,1 0-1 0 0,-1 0 0 0 0,0 0 0 0 0,0 0 1 0 0,0 0-1 0 0,1 0 0 0 0,-1 0 0 0 0,0-1 1 0 0,9-18-209 0 0,4-28-3866 0 0,-13 47 4055 0 0,2-9-1476 0 0,0 0-1480 0 0</inkml:trace>
  <inkml:trace contextRef="#ctx0" brushRef="#br0" timeOffset="152572.04">9090 4158 3441 0 0,'0'0'-3'0'0,"0"1"-1"0"0,0-1 1 0 0,0 0 0 0 0,0 1 0 0 0,0-1 0 0 0,0 0 0 0 0,0 0-1 0 0,0 1 1 0 0,0-1 0 0 0,0 0 0 0 0,0 0 0 0 0,0 1 0 0 0,0-1 0 0 0,0 0-1 0 0,0 0 1 0 0,0 1 0 0 0,1-1 0 0 0,-1 0 0 0 0,0 0 0 0 0,0 1-1 0 0,0-1 1 0 0,0 0 0 0 0,0 0 0 0 0,1 0 0 0 0,-1 1 0 0 0,0-1-1 0 0,0 0 1 0 0,1 0 0 0 0,-1 0 0 0 0,0 0 0 0 0,0 1 0 0 0,0-1-1 0 0,1 0 1 0 0,-1 0 0 0 0,0 0 0 0 0,0 0 0 0 0,1 0 0 0 0,-1 0 0 0 0,0 0-1 0 0,1 0 1 0 0,-1 0 0 0 0,0 0 0 0 0,0 0 0 0 0,1 0 0 0 0,-1 0-1 0 0,0 0 1 0 0,0 0 0 0 0,1 0 0 0 0,-1 0 0 0 0,0 0 0 0 0,0 0-1 0 0,1-1 1 0 0,-1 1 0 0 0,0 0 0 0 0,0 0 0 0 0,1 0 0 0 0,-1 0-1 0 0,0 0 1 0 0,0-1 0 0 0,0 1 0 0 0,1 0 0 0 0,-1 0 0 0 0,0 0 0 0 0,0-1-1 0 0,0 1 17 0 0,0 0-1 0 0,0 1 1 0 0,0-1-1 0 0,0 0 1 0 0,0 0-1 0 0,0 0 1 0 0,0 0-1 0 0,0 0 1 0 0,0 1 0 0 0,0-1-1 0 0,0 0 1 0 0,0 0-1 0 0,0 0 1 0 0,0 0-1 0 0,-1 0 1 0 0,1 1-1 0 0,0-1 1 0 0,0 0-1 0 0,0 0 1 0 0,0 0-1 0 0,0 0 1 0 0,0 0-1 0 0,0 0 1 0 0,-1 0-1 0 0,1 0 1 0 0,0 0-1 0 0,0 0 1 0 0,0 1-1 0 0,0-1 1 0 0,0 0-1 0 0,-1 0 1 0 0,1 0-1 0 0,0 0 1 0 0,0 0-1 0 0,0 0 1 0 0,0 0-1 0 0,-1 0 1 0 0,1 0-1 0 0,0 0 1 0 0,0 0-1 0 0,0 0 1 0 0,0 0 0 0 0,0 0-1 0 0,-1-1 1 0 0,1 1-1 0 0,0 0 1 0 0,0 0-1 0 0,0 0 1 0 0,0 0-1 0 0,0 0 1 0 0,-1 0-1 0 0,1 0 1 0 0,0 0-1 0 0,0 0 1 0 0,0-1-1 0 0,0 1 1 0 0,0 0-1 0 0,0 0 1 0 0,0 0-1 0 0,0 0 1 0 0,0 0-1 0 0,-1 0 1 0 0,1-1-1 0 0,0 1 1 0 0,0 0-1 0 0,0 0 1 0 0,0 0-1 0 0,0-1 1 0 0,0-1 551 0 0,7 7-593 0 0,-5-3 62 0 0,1 1 0 0 0,0-1-1 0 0,0 1 1 0 0,-1-1-1 0 0,1 0 1 0 0,1 0 0 0 0,-1 0-1 0 0,0-1 1 0 0,0 1-1 0 0,1-1 1 0 0,-1 0 0 0 0,1 0-1 0 0,-1 0 1 0 0,1 0-1 0 0,-1 0 1 0 0,1-1 0 0 0,-1 0-1 0 0,1 0 1 0 0,0 0-1 0 0,-1 0 1 0 0,1 0 0 0 0,-1-1-1 0 0,7-1 1 0 0,2-2-239 0 0,1-1 0 0 0,-1-1 0 0 0,0 0 1 0 0,0-1-1 0 0,12-8 0 0 0,-23 14 209 0 0,42-22-2078 0 0,-34 19 293 0 0</inkml:trace>
  <inkml:trace contextRef="#ctx0" brushRef="#br0" timeOffset="152993.9">9426 4179 3489 0 0,'-4'0'72'0'0,"2"0"-72"0"0,-1 1-8 0 0,1-1 0 0 0,1 0-8 0 0,-1 0-16 0 0,1 0 8 0 0,0-1-8 0 0</inkml:trace>
  <inkml:trace contextRef="#ctx0" brushRef="#br0" timeOffset="153338.13">9415 4139 3977 0 0,'-9'-8'2119'0'0,"21"7"-1906"0"0,22 6-546 0 0,-23-1 344 0 0,1 0-1 0 0,-1-2 1 0 0,0 1-1 0 0,1-1 1 0 0,0-1-1 0 0,-1 0 1 0 0,1 0-1 0 0,0-2 1 0 0,0 1 0 0 0,-1-1-1 0 0,1-1 1 0 0,21-6-1 0 0,92-15-1500 0 0,-86 18-88 0 0,-28 3-531 0 0</inkml:trace>
  <inkml:trace contextRef="#ctx0" brushRef="#br0" timeOffset="153698.09">10086 4129 2449 0 0,'17'3'3207'0'0,"3"1"-3010"0"0,0-1 1 0 0,26 1-1 0 0,109-21-3114 0 0,-139 14 2440 0 0,-7 2-1113 0 0</inkml:trace>
  <inkml:trace contextRef="#ctx0" brushRef="#br0" timeOffset="154166.81">10619 4136 3353 0 0,'30'-11'1024'0'0,"-24"7"-808"0"0,1 1 1 0 0,0 0-1 0 0,0 1 1 0 0,0-1-1 0 0,13-1 1 0 0,193-4-418 0 0,-56 5-3056 0 0,-148 3 1567 0 0</inkml:trace>
  <inkml:trace contextRef="#ctx0" brushRef="#br0" timeOffset="154682.37">11233 4133 3905 0 0,'-1'-1'106'0'0,"1"1"-1"0"0,0-1 1 0 0,0 0 0 0 0,-1 1-1 0 0,1-1 1 0 0,0 1 0 0 0,0-1-1 0 0,0 0 1 0 0,0 1 0 0 0,0-1-1 0 0,0 0 1 0 0,0 1 0 0 0,0-1-1 0 0,0 1 1 0 0,0-1 0 0 0,0 0-1 0 0,0 1 1 0 0,1-1 0 0 0,-1 1-1 0 0,0-1 1 0 0,0 0 0 0 0,1 1-1 0 0,-1-2 1 0 0,19-1-553 0 0,-17 2 542 0 0,86-9 359 0 0,29-1-3292 0 0,-98 9 2353 0 0,32 2-741 0 0,-46 0-192 0 0</inkml:trace>
  <inkml:trace contextRef="#ctx0" brushRef="#br0" timeOffset="155229.57">11710 4142 1704 0 0,'37'-12'2665'0'0,"-26"10"-2514"0"0,0 1-1 0 0,0 0 1 0 0,0 1-1 0 0,20 2 1 0 0,30-1-392 0 0,89-7-2422 0 0,-143 6 1205 0 0</inkml:trace>
  <inkml:trace contextRef="#ctx0" brushRef="#br0" timeOffset="155776.37">12163 4134 1872 0 0,'19'6'1480'0'0,"-18"-6"-1460"0"0,1 1 0 0 0,-1 0 0 0 0,1-1 1 0 0,-1 1-1 0 0,1-1 0 0 0,0 1 0 0 0,-1-1 0 0 0,1 1 0 0 0,0-1 0 0 0,-1 0 1 0 0,1 0-1 0 0,0 0 0 0 0,-1 0 0 0 0,4-1 0 0 0,49-10-817 0 0,106-6-1 0 0,-155 16-605 0 0</inkml:trace>
  <inkml:trace contextRef="#ctx0" brushRef="#br0" timeOffset="156448.2">12440 4163 3265 0 0,'3'2'42'0'0,"-1"-1"0"0"0,1 0 1 0 0,-1 0-1 0 0,1 0 1 0 0,0 0-1 0 0,0 0 0 0 0,-1 0 1 0 0,1-1-1 0 0,0 1 0 0 0,0-1 1 0 0,-1 0-1 0 0,1 0 0 0 0,0 0 1 0 0,0 0-1 0 0,5-1 0 0 0,45-9 370 0 0,-40 7-230 0 0,-1 1 0 0 0,0 1 0 0 0,20 0 0 0 0,3 0-896 0 0,9-10-2200 0 0,-39 10 1652 0 0</inkml:trace>
  <inkml:trace contextRef="#ctx0" brushRef="#br0" timeOffset="157465.27">12773 4155 1680 0 0,'-2'0'1399'0'0,"2"0"-1368"0"0,0 0 0 0 0,0 0 0 0 0,0 0 0 0 0,0 0 0 0 0,0 0 0 0 0,-1 0 0 0 0,1 0-1 0 0,0 0 1 0 0,0-1 0 0 0,0 1 0 0 0,0 0 0 0 0,0 0 0 0 0,0 0 0 0 0,0 0 0 0 0,0 0 0 0 0,-1 0-1 0 0,1 0 1 0 0,0 0 0 0 0,0 0 0 0 0,0-1 0 0 0,0 1 0 0 0,0 0 0 0 0,0 0 0 0 0,0 0-1 0 0,0 0 1 0 0,0 0 0 0 0,0 0 0 0 0,0-1 0 0 0,0 1 0 0 0,0 0 0 0 0,0 0 0 0 0,0 0 0 0 0,0 0-1 0 0,0 0 1 0 0,0 0 0 0 0,0-1 0 0 0,0 1 0 0 0,0 0 0 0 0,0 0 0 0 0,0 0 0 0 0,0 0 0 0 0,0 0-1 0 0,0 0 1 0 0,0 0 0 0 0,0-1 0 0 0,0 1 0 0 0,0 0 0 0 0,0 0 0 0 0,1 0 0 0 0,-1 0 0 0 0,0 0-1 0 0,0 0 1 0 0,0 0 0 0 0,0 0 0 0 0,0 0 0 0 0,0-1 0 0 0,0 1 0 0 0,-13 0 1565 0 0,12 0-1471 0 0,1 0 0 0 0,-1 0 0 0 0,0 0 0 0 0,1-1 1 0 0,-1 1-1 0 0,0 0 0 0 0,1 0 0 0 0,-1-1 0 0 0,0 1 1 0 0,1-1-1 0 0,-1 1 0 0 0,0 0 0 0 0,1-1 0 0 0,-1 1 0 0 0,1-1 1 0 0,-1 0-1 0 0,1 1 0 0 0,-1-1 0 0 0,1 1 0 0 0,0-1 1 0 0,-1 0-1 0 0,1 1 0 0 0,0-1 0 0 0,-1 0 0 0 0,1 1 1 0 0,0-1-1 0 0,0 0 0 0 0,-1 0 0 0 0,1 1 0 0 0,0-1 0 0 0,0 0 1 0 0,0 1-1 0 0,0-2 0 0 0,-5-29 620 0 0,5 29-713 0 0,-11-70 476 0 0,6 47-1429 0 0,1-1-1 0 0,-1-34 0 0 0,3 26-6207 0 0,1 29 5351 0 0</inkml:trace>
  <inkml:trace contextRef="#ctx0" brushRef="#br0" timeOffset="157949.64">12712 3714 3537 0 0,'0'0'42'0'0,"-1"1"0"0"0,0-1 1 0 0,0 1-1 0 0,1 0 0 0 0,-1-1 1 0 0,1 1-1 0 0,-1 0 0 0 0,0 0 1 0 0,1 0-1 0 0,0-1 0 0 0,-1 1 1 0 0,1 0-1 0 0,-1 0 0 0 0,1 0 1 0 0,0 0-1 0 0,-1 1 0 0 0,2 1 1474 0 0,4-15 146 0 0,-4 7-1568 0 0,1 0 1 0 0,-1 0 0 0 0,0-1 0 0 0,-1 1 0 0 0,1 0 0 0 0,-1-1 0 0 0,-1-7 0 0 0,-1-2-919 0 0,-1 1 0 0 0,0 0 1 0 0,-7-17-1 0 0,-4-17-1856 0 0,11 38 846 0 0</inkml:trace>
  <inkml:trace contextRef="#ctx0" brushRef="#br0" timeOffset="158465.53">12663 3362 3409 0 0,'2'-5'482'0'0,"-1"4"-409"0"0,-1 0-1 0 0,1 1 1 0 0,-1-1 0 0 0,1-1-1 0 0,-1 1 1 0 0,1 0 0 0 0,-1 0-1 0 0,1 0 1 0 0,-1 0 0 0 0,0 0-1 0 0,0 0 1 0 0,0 0 0 0 0,0 0-1 0 0,0-2 1 0 0,-2-10 315 0 0,0 0 0 0 0,1 0 1 0 0,0 0-1 0 0,2-20 0 0 0,0 21-912 0 0,-1 1-1 0 0,0 0 0 0 0,0 0 1 0 0,-1 0-1 0 0,-1-1 1 0 0,-5-19-1 0 0,3 19-1115 0 0,3 5 150 0 0</inkml:trace>
  <inkml:trace contextRef="#ctx0" brushRef="#br0" timeOffset="158965.9">12676 2951 3497 0 0,'0'0'23'0'0,"-1"0"-1"0"0,0 0 1 0 0,1 0 0 0 0,-1 0 0 0 0,0-1-1 0 0,1 1 1 0 0,-1 0 0 0 0,1 0 0 0 0,-1-1 0 0 0,0 1-1 0 0,1 0 1 0 0,-1-1 0 0 0,1 1 0 0 0,-1-1-1 0 0,1 1 1 0 0,-1-1 0 0 0,1 1 0 0 0,0-1 0 0 0,-1 1-1 0 0,1-1 1 0 0,-1 1 0 0 0,1-1 0 0 0,0 0 0 0 0,0 1-1 0 0,-1-2 1 0 0,-5-23 489 0 0,5-25 367 0 0,12-4-1084 0 0,-9 48 14 0 0,0 1 0 0 0,-1-1 1 0 0,1 0-1 0 0,-1 0 0 0 0,0 0 1 0 0,-1 1-1 0 0,1-1 1 0 0,-1 0-1 0 0,0 0 0 0 0,-1 0 1 0 0,1 0-1 0 0,-1 0 0 0 0,-1 0 1 0 0,1 0-1 0 0,-3-6 0 0 0,2 8-1465 0 0</inkml:trace>
  <inkml:trace contextRef="#ctx0" brushRef="#br0" timeOffset="160544.68">12669 2644 4617 0 0,'-9'-7'1831'0'0,"17"9"-1844"0"0,20 11-561 0 0,-26-11 674 0 0,1 0 0 0 0,0-1 0 0 0,-1 1 0 0 0,1-1 0 0 0,0 0-1 0 0,0 0 1 0 0,0 0 0 0 0,0 0 0 0 0,-1 0 0 0 0,2 0 0 0 0,-1-1-1 0 0,0 1 1 0 0,0-1 0 0 0,0 0 0 0 0,0 0 0 0 0,3-1 0 0 0,54-12 296 0 0,-50 10-399 0 0,1 1 1 0 0,-1-1 0 0 0,20-1 0 0 0,-25 5-669 0 0</inkml:trace>
  <inkml:trace contextRef="#ctx0" brushRef="#br0" timeOffset="161138.37">12978 2628 4449 0 0,'19'7'1275'0'0,"-6"-1"-1899"0"0,0-1 0 0 0,23 7-1 0 0,-19-14-1271 0 0,-14 0 173 0 0</inkml:trace>
  <inkml:trace contextRef="#ctx0" brushRef="#br0" timeOffset="161576.29">13276 2636 1896 0 0,'0'0'1433'0'0,"-1"0"-1457"0"0,0 0 8 0 0,1 1-200 0 0</inkml:trace>
  <inkml:trace contextRef="#ctx0" brushRef="#br0" timeOffset="161904.37">13269 2642 2353 0 0,'0'-1'254'0'0,"0"-1"1"0"0,0 1 0 0 0,0-1 0 0 0,0 1-1 0 0,0-1 1 0 0,1 1 0 0 0,-1-1 0 0 0,0 1 0 0 0,1-1-1 0 0,-1 1 1 0 0,1-1 0 0 0,1-1 0 0 0,-2 3-205 0 0,0-1 0 0 0,1 1 0 0 0,-1 0 0 0 0,1-1 0 0 0,-1 1 0 0 0,1 0 0 0 0,-1-1-1 0 0,1 1 1 0 0,-1 0 0 0 0,1 0 0 0 0,-1-1 0 0 0,1 1 0 0 0,-1 0 0 0 0,1 0 0 0 0,-1 0 0 0 0,1 0 0 0 0,-1-1 0 0 0,1 1 0 0 0,-1 0 0 0 0,1 0 0 0 0,-1 0 0 0 0,2 1 0 0 0,2 0-148 0 0,1 0 1 0 0,-1 1 0 0 0,0 0 0 0 0,0-1-1 0 0,0 2 1 0 0,6 3 0 0 0,17 7 895 0 0,-24-13-748 0 0,1-1 0 0 0,0 1 1 0 0,-1-1-1 0 0,1 0 0 0 0,-1 0 0 0 0,0-1 1 0 0,1 1-1 0 0,2-3 0 0 0,-3 3-72 0 0,0-1-1 0 0,0 1 1 0 0,0 0 0 0 0,0-1-1 0 0,0 2 1 0 0,1-1 0 0 0,-1 0-1 0 0,0 0 1 0 0,0 1 0 0 0,1 0-1 0 0,4 0 1 0 0,-3 1-3 0 0,-5-1-82 0 0,0 0 0 0 0,1 0 1 0 0,-1 0-1 0 0,0 1 0 0 0,0-1 0 0 0,1 0 0 0 0,-1 0 0 0 0,0 0 0 0 0,0 0 0 0 0,1 0 0 0 0,-1 0 1 0 0,0 0-1 0 0,1 0 0 0 0,-1 0 0 0 0,0 0 0 0 0,0 0 0 0 0,1 0 0 0 0,-1 0 0 0 0,0 0 0 0 0,1 0 1 0 0,-1 0-1 0 0,0 0 0 0 0,0 0 0 0 0,1 0 0 0 0,-1 0 0 0 0,0-1 0 0 0,0 1 0 0 0,1 0 0 0 0,-1 0 1 0 0,0 0-1 0 0,0 0 0 0 0,0-1 0 0 0,1 1 0 0 0,-1 0 0 0 0,0 0 0 0 0,0 0 0 0 0,0-1 1 0 0,0 1-1 0 0,1 0 0 0 0,-1 0 0 0 0,0-1 0 0 0,0 1 0 0 0,0 0 0 0 0</inkml:trace>
  <inkml:trace contextRef="#ctx0" brushRef="#br0" timeOffset="164826.54">13477 1901 3521 0 0,'-1'4'139'0'0,"0"1"-1"0"0,1-1 1 0 0,-1 1 0 0 0,1-1 0 0 0,0 1 0 0 0,0-1 0 0 0,0 1-1 0 0,1 0 1 0 0,0-1 0 0 0,0 0 0 0 0,0 1 0 0 0,2 5 0 0 0,2 12 506 0 0,-4-2-478 0 0,0 0 1 0 0,-2 1 0 0 0,0-1 0 0 0,-7 31-1 0 0,4-23-1264 0 0,-2 41-1 0 0,6-56 607 0 0,2 28-1973 0 0,-1-37 893 0 0</inkml:trace>
  <inkml:trace contextRef="#ctx0" brushRef="#br0" timeOffset="165638.96">13501 2457 2993 0 0,'0'6'555'0'0,"-1"0"1"0"0,-1-1 0 0 0,1 1 0 0 0,-1 0-1 0 0,-3 7 1 0 0,-10 35 8 0 0,15-14-307 0 0,0-26-195 0 0,0-1-1 0 0,0 1 1 0 0,-1-1 0 0 0,0 1-1 0 0,-3 10 1 0 0,-11-20 5223 0 0,13 1-5479 0 0,-1 0 0 0 0,0 0 0 0 0,0 1 0 0 0,0-1 0 0 0,0 1 0 0 0,0-1 0 0 0,0 1 0 0 0,-4 0 0 0 0,-75 28-8149 0 0,72-25 6141 0 0</inkml:trace>
  <inkml:trace contextRef="#ctx0" brushRef="#br0" timeOffset="175327.62">8549 3988 1864 0 0,'18'26'1519'0'0,"-6"-17"-1668"0"0,-12-9 161 0 0,0 0-1 0 0,1 0 1 0 0,-1 0-1 0 0,0 0 0 0 0,0-1 1 0 0,1 1-1 0 0,-1 0 1 0 0,0 0-1 0 0,1 0 1 0 0,-1-1-1 0 0,0 1 0 0 0,0 0 1 0 0,1 0-1 0 0,-1-1 1 0 0,0 1-1 0 0,0 0 1 0 0,0-1-1 0 0,1 1 1 0 0,-1 0-1 0 0,0 0 0 0 0,0-1 1 0 0,0 1-1 0 0,0 0 1 0 0,0-1-1 0 0,0 1 1 0 0,0 0-1 0 0,0-1 0 0 0,0 1 1 0 0,0-1-1 0 0,0 1 1 0 0,0 0-1 0 0,0-1 1 0 0,0 1-1 0 0,0 0 0 0 0,0-1 1 0 0,0 1-1 0 0,0-1 1 0 0,0 1 42 0 0,0 0 1 0 0,0-1-1 0 0,0 1 1 0 0,0-1 0 0 0,0 1-1 0 0,0 0 1 0 0,0-1-1 0 0,0 1 1 0 0,0-1-1 0 0,0 1 1 0 0,0 0 0 0 0,0-1-1 0 0,0 1 1 0 0,0 0-1 0 0,0-1 1 0 0,0 1-1 0 0,-1 0 1 0 0,1-1 0 0 0,0 1-1 0 0,0 0 1 0 0,0-1-1 0 0,-1 1 1 0 0,1 0-1 0 0,0-1 1 0 0,0 1 0 0 0,-1 0-1 0 0,1-1 1 0 0,0 1-1 0 0,-1 0 1 0 0,1 0-1 0 0,0-1 1 0 0,-11 6 922 0 0,11-4-959 0 0,-1-1 0 0 0,1 1 0 0 0,-1-1 0 0 0,1 1 0 0 0,-1-1-1 0 0,0 1 1 0 0,1-1 0 0 0,-1 0 0 0 0,0 1 0 0 0,0-1 0 0 0,1 0 0 0 0,-1 1 0 0 0,0-1 0 0 0,0 0 0 0 0,1 0-1 0 0,-1 0 1 0 0,0 0 0 0 0,0 0 0 0 0,0 0 0 0 0,1 0 0 0 0,-1 0 0 0 0,0 0 0 0 0,0 0 0 0 0,1 0-1 0 0,-1 0 1 0 0,0-1 0 0 0,0 1 0 0 0,1 0 0 0 0,-1 0 0 0 0,-1-2 0 0 0,2 2-16 0 0,0 0-1 0 0,0 0 1 0 0,-1 0 0 0 0,1 0 0 0 0,0 0 0 0 0,0 0-1 0 0,0-1 1 0 0,0 1 0 0 0,0 0 0 0 0,0 0 0 0 0,0 0-1 0 0,-1 0 1 0 0,1 0 0 0 0,0 0 0 0 0,0 0-1 0 0,0 0 1 0 0,0 0 0 0 0,0 0 0 0 0,0 0 0 0 0,-1 0-1 0 0,1 0 1 0 0,0 0 0 0 0,0 0 0 0 0,0 0 0 0 0,0 0-1 0 0,-1 0 1 0 0,1 0 0 0 0,0 0 0 0 0,0 0 0 0 0,0 0-1 0 0,0 0 1 0 0,0 0 0 0 0,-1 0 0 0 0,1 0-1 0 0,0 0 1 0 0,0 0 0 0 0,0 0 0 0 0,0 0 0 0 0,0 0-1 0 0,0 0 1 0 0,-1 0 0 0 0,1 0 0 0 0,0 1 0 0 0,0-1-1 0 0,0 0 1 0 0,0 0 0 0 0,0 0 0 0 0,0 0 0 0 0,0 0-1 0 0,0 0 1 0 0,0 1 0 0 0,-1-1 0 0 0,1 0-1 0 0,0 0 1 0 0,0 0 0 0 0,0 0 0 0 0,0 1 0 0 0,-1 11 146 0 0,1-5 68 0 0,1-22 91 0 0,-2 9-77 0 0,1 0-1 0 0,-1 0 1 0 0,-1 0 0 0 0,1 0 0 0 0,-4-7 0 0 0,3 6-193 0 0,0 1 0 0 0,1 0-1 0 0,-1 0 1 0 0,1-1 0 0 0,-1-8 0 0 0,6-13-52 0 0,-1 10-242 0 0,-3 18 198 0 0,0 0 1 0 0,-1 1-236 0 0,1-1 235 0 0,0 0 0 0 0,0 0 1 0 0,0 0-1 0 0,0 0 0 0 0,0 0 0 0 0,0 0 0 0 0,0 0 1 0 0,0 0-1 0 0,-1 0 0 0 0,1 0 0 0 0,0 0 1 0 0,0 0-1 0 0,0 0 0 0 0,0 0 0 0 0,0 0 1 0 0,0 0-1 0 0,0 0 0 0 0,0 0 0 0 0,0 0 0 0 0,0 0 1 0 0,-1 0-1 0 0,1 0 0 0 0,0 0 0 0 0,0 0 1 0 0,0 0-1 0 0,5-17-4874 0 0,-3 14 3075 0 0</inkml:trace>
  <inkml:trace contextRef="#ctx0" brushRef="#br0" timeOffset="175843.39">8514 3746 3801 0 0,'0'0'2'0'0,"-1"1"0"0"0,1-1 0 0 0,-1 0 1 0 0,1 0-1 0 0,-1 0 0 0 0,1 0 0 0 0,-1 1 1 0 0,1-1-1 0 0,-1 0 0 0 0,1 1 0 0 0,-1-1 0 0 0,1 0 1 0 0,0 1-1 0 0,-1-1 0 0 0,1 0 0 0 0,-1 1 1 0 0,1-1-1 0 0,0 1 0 0 0,-1-1 0 0 0,1 0 0 0 0,0 1 1 0 0,0-1-1 0 0,0 1 0 0 0,-1-1 0 0 0,1 1 0 0 0,0-1 1 0 0,0 1-1 0 0,0 0 0 0 0,-6 7 2994 0 0,5-8-2881 0 0,1-1 0 0 0,-1 1 0 0 0,1-1 0 0 0,0 1 0 0 0,-1-1 0 0 0,1 1 0 0 0,-1-1 0 0 0,1 1 0 0 0,0-1-1 0 0,-1 1 1 0 0,1-1 0 0 0,0 1 0 0 0,0-1 0 0 0,0 0 0 0 0,-1 1 0 0 0,1-1 0 0 0,0 0 0 0 0,0 1 0 0 0,0-1-1 0 0,0 1 1 0 0,0-1 0 0 0,0 0 0 0 0,0 1 0 0 0,0-1 0 0 0,0 0 0 0 0,0 1 0 0 0,1-2 0 0 0,0-27-547 0 0,0 26 642 0 0,6-80-1689 0 0,-10 74 1175 0 0,-2-8-3185 0 0,9 4 680 0 0,-3 10 1153 0 0</inkml:trace>
  <inkml:trace contextRef="#ctx0" brushRef="#br0" timeOffset="177499.34">8538 3568 3705 0 0,'0'-1'133'0'0,"-1"0"0"0"0,1 0 0 0 0,0 0 0 0 0,0 0 0 0 0,0 0 0 0 0,0 0 0 0 0,0 0 0 0 0,0 0 1 0 0,0 0-1 0 0,1 0 0 0 0,-1 0 0 0 0,0 0 0 0 0,0 0 0 0 0,1 0 0 0 0,-1 1 0 0 0,1-1 0 0 0,-1 0 0 0 0,1 0 0 0 0,-1 0 0 0 0,1 0 0 0 0,-1 1 1 0 0,1-1-1 0 0,0 0 0 0 0,-1 0 0 0 0,1 1 0 0 0,0-1 0 0 0,0 0 0 0 0,-1 1 0 0 0,1-1 0 0 0,0 1 0 0 0,0-1 0 0 0,0 1 0 0 0,0 0 1 0 0,0-1-1 0 0,0 1 0 0 0,0 0 0 0 0,1-1 0 0 0,0 1-110 0 0,0 0-1 0 0,-1 0 1 0 0,1 1 0 0 0,0-1-1 0 0,0 0 1 0 0,-1 1 0 0 0,1-1-1 0 0,-1 1 1 0 0,1-1 0 0 0,0 1-1 0 0,-1 0 1 0 0,1-1 0 0 0,1 2-1 0 0,-2-1-19 0 0,1 0 0 0 0,0 0 0 0 0,-1 0 0 0 0,1 0 0 0 0,0-1-1 0 0,0 1 1 0 0,-1-1 0 0 0,1 1 0 0 0,0-1 0 0 0,0 1 0 0 0,0-1-1 0 0,0 0 1 0 0,0 0 0 0 0,2 0 0 0 0,9-3-245 0 0,18-3 508 0 0,37-3 0 0 0,-19 10-1354 0 0,2 10-3336 0 0,-43-9 3274 0 0,-3-1-920 0 0</inkml:trace>
  <inkml:trace contextRef="#ctx0" brushRef="#br0" timeOffset="179515.53">9023 3575 2224 0 0,'-16'3'3424'0'0,"30"3"-1856"0"0,9 4-707 0 0,-22-9-855 0 0,1 1-1 0 0,0-1 1 0 0,0 0 0 0 0,0 0 0 0 0,0 0-1 0 0,0 0 1 0 0,0-1 0 0 0,1 1-1 0 0,-1-1 1 0 0,0 1 0 0 0,0-1 0 0 0,0 0-1 0 0,1 0 1 0 0,-1 1 0 0 0,4-2-1 0 0,55-5 38 0 0,-44 5-214 0 0,-1-1 1 0 0,1 0-1 0 0,-1-1 1 0 0,1-1 0 0 0,19-7-1 0 0,29-14-4098 0 0,-56 22 2118 0 0</inkml:trace>
  <inkml:trace contextRef="#ctx0" brushRef="#br0" timeOffset="179516.53">9622 3601 3785 0 0,'-28'5'868'0'0,"27"-5"-814"0"0,0 1-1 0 0,0-1 1 0 0,0 0-1 0 0,0 1 1 0 0,0-1-1 0 0,0 1 1 0 0,0-1 0 0 0,0 1-1 0 0,0 0 1 0 0,1-1-1 0 0,-1 1 1 0 0,0 0-1 0 0,0-1 1 0 0,1 1-1 0 0,-1 0 1 0 0,0 0-1 0 0,1 0 1 0 0,-1 0-1 0 0,1 0 1 0 0,-1-1 0 0 0,1 1-1 0 0,0 0 1 0 0,-1 0-1 0 0,1 0 1 0 0,-1 2-1 0 0,27-6 2576 0 0,-9-1-2492 0 0,14 7-73 0 0,-26-2-61 0 0,1 0-1 0 0,-1-1 0 0 0,0 0 0 0 0,1 0 1 0 0,-1 0-1 0 0,0 0 0 0 0,1-1 0 0 0,-1 0 1 0 0,6-2-1 0 0,1 0-83 0 0,-1 1 0 0 0,1 0 0 0 0,-1 0 0 0 0,1 1 0 0 0,17 1 0 0 0,10-1-1390 0 0,-9-7-188 0 0,-26 7 1326 0 0,-1 0 0 0 0,1-1 0 0 0,0 1 0 0 0,0 0 1 0 0,0 1-1 0 0,0-1 0 0 0,6 1 0 0 0,-5 0-1598 0 0</inkml:trace>
  <inkml:trace contextRef="#ctx0" brushRef="#br0" timeOffset="179517.53">10012 3647 4081 0 0,'-7'2'434'0'0,"15"0"584"0"0,17 1 1133 0 0,-15-4-2131 0 0,0 0 1 0 0,0 1-1 0 0,0 0 0 0 0,0 1 0 0 0,-1 0 0 0 0,16 4 0 0 0,-16-3-25 0 0,1 0-1 0 0,0-1 1 0 0,0 0-1 0 0,-1-1 1 0 0,1 0-1 0 0,17-2 1 0 0,-11-1 28 0 0,102-16-1635 0 0,-38 13-3091 0 0,-75 6 3264 0 0</inkml:trace>
  <inkml:trace contextRef="#ctx0" brushRef="#br0" timeOffset="179874.87">10457 3669 3105 0 0,'-14'4'4317'0'0,"4"3"-3843"0"0,9 0-1440 0 0,15-2 957 0 0,-7-5 98 0 0,0-1-1 0 0,-1 0 0 0 0,1 0 1 0 0,0 0-1 0 0,0-1 0 0 0,-1 0 0 0 0,1-1 1 0 0,11-5-1 0 0,22-7 262 0 0,-18 10-1112 0 0,0 0 0 0 0,36-1 0 0 0,-50 5 565 0 0,-1 2 1 0 0,1-1-1 0 0,0 1 1 0 0,-1 0-1 0 0,1 0 1 0 0,0 1-1 0 0,-1 0 1 0 0,0 0 0 0 0,1 1-1 0 0,-1 0 1 0 0,9 5-1 0 0,-11-6-559 0 0</inkml:trace>
  <inkml:trace contextRef="#ctx0" brushRef="#br0" timeOffset="180390.44">10829 3652 3801 0 0,'15'-1'180'0'0,"1"-1"1"0"0,0-1 0 0 0,17-5 0 0 0,42-6 2678 0 0,-31 5-1802 0 0,14-1-2057 0 0,-55 9 703 0 0,1 1 1 0 0,-1 0-1 0 0,0 0 1 0 0,0 1-1 0 0,1-1 1 0 0,-1 0-1 0 0,0 1 1 0 0,0 0-1 0 0,1 0 1 0 0,-1 0-1 0 0,0 0 1 0 0,0 0-1 0 0,5 4 1 0 0,-7-5 208 0 0,-1 1 0 0 0,1 0 0 0 0,0 0 0 0 0,0 0 0 0 0,0 0 0 0 0,-1-1 0 0 0,1 1 1 0 0,-1 0-1 0 0,1 0 0 0 0,-1 0 0 0 0,1 1 0 0 0,-1-1 0 0 0,1 0 0 0 0,-1 0 0 0 0,0 0 0 0 0,0 0 1 0 0,1 0-1 0 0,-1 0 0 0 0,0 0 0 0 0,0 3 0 0 0,0 0-1131 0 0</inkml:trace>
  <inkml:trace contextRef="#ctx0" brushRef="#br0" timeOffset="181688.51">11193 3649 1952 0 0,'0'-1'1089'0'0,"-1"2"-1161"0"0</inkml:trace>
  <inkml:trace contextRef="#ctx0" brushRef="#br0" timeOffset="182204.09">11185 3626 2433 0 0,'-8'-10'3566'0'0,"12"-4"-3734"0"0,1 2 294 0 0,-5 14 9 0 0,0-1-1 0 0,-1 0 1 0 0,1 0-1 0 0,0 1 1 0 0,0-1-1 0 0,0 0 1 0 0,1 0 0 0 0,-1 1-1 0 0,0-1 1 0 0,0 0-1 0 0,0 0 1 0 0,1 0-1 0 0,-1 0 1 0 0,1 1-1 0 0,-1-1 1 0 0,1 0-1 0 0,-1 0 1 0 0,1 0-1 0 0,0 0 1 0 0,0 0-1 0 0,-1 0 1 0 0,1 0-1 0 0,0 0 1 0 0,0-1-1 0 0,0 1 1 0 0,0 0 0 0 0,0 0-1 0 0,0-1 1 0 0,0 1-1 0 0,0-1 1 0 0,0 1-1 0 0,0-1 1 0 0,1 1-1 0 0,-1-1 1 0 0,0 1-1 0 0,0-1 1 0 0,0 0-1 0 0,1 0 1 0 0,-1 0-1 0 0,0 0 1 0 0,0 0-1 0 0,1 0 1 0 0,-1 0 0 0 0,2 0-1 0 0,7-3-447 0 0,1 1 0 0 0,-1-2 0 0 0,0 1 0 0 0,16-9 0 0 0,11-3-1935 0 0,-36 15 2152 0 0,0 0-1 0 0,0 0 1 0 0,0 0 0 0 0,0 0 0 0 0,0 0 0 0 0,0 0 0 0 0,0 0 0 0 0,0 0-1 0 0,0 1 1 0 0,0-1 0 0 0,0 0 0 0 0,0 1 0 0 0,0-1 0 0 0,-1 1-1 0 0,1-1 1 0 0,0 1 0 0 0,0-1 0 0 0,0 1 0 0 0,-1 0 0 0 0,1-1 0 0 0,0 1-1 0 0,-1 0 1 0 0,1 0 0 0 0,0-1 0 0 0,-1 1 0 0 0,1 0 0 0 0,0 2-1 0 0,10 25-3097 0 0,-11-25 2774 0 0,2 0-1223 0 0</inkml:trace>
  <inkml:trace contextRef="#ctx0" brushRef="#br0" timeOffset="182735.28">11368 3666 3049 0 0,'-2'-8'165'0'0,"5"10"-181"0"0,-3-1 150 0 0,0 0-1 0 0,0-1 0 0 0,1 1 0 0 0,-1 0 0 0 0,0-1 0 0 0,0 1 0 0 0,0 0 0 0 0,0 0 0 0 0,0-1 0 0 0,0 1 0 0 0,0 0 0 0 0,0-1 0 0 0,0 1 0 0 0,0 0 0 0 0,0 0 0 0 0,0-1 0 0 0,0 1 0 0 0,-1 0 0 0 0,1-1 0 0 0,0 1 0 0 0,-1 0 0 0 0,1-1 0 0 0,-1 2 0 0 0,0 2 11 0 0,-1 0 0 0 0,1 1 0 0 0,0-1 1 0 0,0 1-1 0 0,0-1 0 0 0,1 1 1 0 0,-1-1-1 0 0,1 1 0 0 0,0-1 0 0 0,1 7 1 0 0,-1 13-145 0 0,-4 0 15 0 0,2-19-36 0 0,1 0 0 0 0,0 0-1 0 0,0 0 1 0 0,0 0 0 0 0,1 0-1 0 0,0 0 1 0 0,0 0 0 0 0,1 6 0 0 0,-1-11-152 0 0,1 0 0 0 0,-1 1 0 0 0,1-1 0 0 0,-1 0 0 0 0,1 0 0 0 0,0 1 0 0 0,-1-1 0 0 0,1 0 0 0 0,0 0 0 0 0,-1 0 0 0 0,1 0-1 0 0,-1 0 1 0 0,1 0 0 0 0,0 0 0 0 0,-1 0 0 0 0,1 0 0 0 0,0 0 0 0 0,-1 0 0 0 0,1 0 0 0 0,0-1 0 0 0,-1 1 0 0 0,1 0 0 0 0,0-1 0 0 0,4 0-829 0 0</inkml:trace>
  <inkml:trace contextRef="#ctx0" brushRef="#br0" timeOffset="184158.39">11364 3843 1432 0 0,'-2'1'1646'0'0,"1"-1"-1548"0"0,1 0-1 0 0,-1 0 0 0 0,0 0 1 0 0,1 1-1 0 0,-1-1 1 0 0,1 0-1 0 0,-1 1 1 0 0,0-1-1 0 0,1 0 0 0 0,-1 1 1 0 0,1-1-1 0 0,-1 1 1 0 0,1-1-1 0 0,-1 0 1 0 0,1 1-1 0 0,0 0 1 0 0,-1-1-1 0 0,1 1 0 0 0,-1-1 1 0 0,1 1-1 0 0,0-1 1 0 0,0 1-1 0 0,-1 0 1 0 0,1-1-1 0 0,0 1 0 0 0,0 0 1 0 0,0-1-1 0 0,-1 1 1 0 0,1 0-1 0 0,0 0 1 0 0,6 25 143 0 0,0 16-84 0 0,-7-20-12 0 0,0-11 53 0 0,7-29-133 0 0,0 6-64 0 0,-2 3-552 0 0,-10 9 748 0 0,0 5 226 0 0,10-9 701 0 0,8 9 1468 0 0,-8-4-2595 0 0,0 0-1 0 0,0 0 1 0 0,0 1 0 0 0,0-1 0 0 0,0 1 0 0 0,0 0 0 0 0,0 0 0 0 0,-1 0 0 0 0,7 5 0 0 0,-9-6 27 0 0,0 1 1 0 0,0-1 0 0 0,0 1 0 0 0,0-1-1 0 0,0 1 1 0 0,0-1 0 0 0,-1 1-1 0 0,1-1 1 0 0,0 1 0 0 0,-1 0 0 0 0,1-1-1 0 0,-1 1 1 0 0,1 0 0 0 0,-1 0-1 0 0,0-1 1 0 0,0 1 0 0 0,0 0 0 0 0,0 0-1 0 0,0-1 1 0 0,0 1 0 0 0,-1 0 0 0 0,1 0-1 0 0,0-1 1 0 0,-1 1 0 0 0,-1 3-1 0 0,2-3-1334 0 0</inkml:trace>
  <inkml:trace contextRef="#ctx0" brushRef="#br0" timeOffset="184986.6">11440 4198 2985 0 0,'0'10'1123'0'0,"-1"0"1"0"0,0 0 0 0 0,-1 1 0 0 0,0-1 0 0 0,-4 10-1 0 0,5-18-1080 0 0,0-1-1 0 0,0 1 1 0 0,1 0-1 0 0,-1 0 1 0 0,0-1-1 0 0,-1 1 1 0 0,1-1-1 0 0,0 1 1 0 0,0-1-1 0 0,-1 1 0 0 0,1-1 1 0 0,-1 0-1 0 0,1 1 1 0 0,-1-1-1 0 0,0 0 1 0 0,1 0-1 0 0,-1 0 1 0 0,0-1-1 0 0,0 1 1 0 0,1 0-1 0 0,-1-1 1 0 0,0 1-1 0 0,0-1 0 0 0,0 1 1 0 0,0-1-1 0 0,0 0 1 0 0,0 0-1 0 0,0 0 1 0 0,0 0-1 0 0,0 0 1 0 0,0 0-1 0 0,0-1 1 0 0,1 1-1 0 0,-1-1 0 0 0,0 1 1 0 0,-3-2-1 0 0,4 1-46 0 0,1 1 0 0 0,0 0-1 0 0,0 0 1 0 0,-1 0 0 0 0,1 0 0 0 0,0 0-1 0 0,-1 0 1 0 0,1-1 0 0 0,0 1-1 0 0,-1 0 1 0 0,1 0 0 0 0,0 0-1 0 0,0 0 1 0 0,-1 0 0 0 0,1 0-1 0 0,0 0 1 0 0,-1 0 0 0 0,1 0-1 0 0,0 1 1 0 0,-1-1 0 0 0,1 0 0 0 0,0 0-1 0 0,0 0 1 0 0,-1 0 0 0 0,1 0-1 0 0,0 0 1 0 0,0 1 0 0 0,-1-1-1 0 0,1 0 1 0 0,0 0 0 0 0,0 0-1 0 0,-1 1 1 0 0,1-1 0 0 0,0 0-1 0 0,0 0 1 0 0,0 1 0 0 0,-1-1 0 0 0,1 0-1 0 0,0 0 1 0 0,0 1 0 0 0,0-1-1 0 0,0 0 1 0 0,0 1 0 0 0,0-1-1 0 0,0 0 1 0 0,0 1 0 0 0,0-1-1 0 0,0 0 1 0 0,0 0 0 0 0,0 1-1 0 0,0-1 1 0 0,0 1 0 0 0,0 0-312 0 0,0 0 0 0 0,0 0 0 0 0,0 0 0 0 0,0 0 0 0 0,1-1 0 0 0,-1 1 0 0 0,0 0 0 0 0,1 0-1 0 0,-1 0 1 0 0,1 0 0 0 0,-1 0 0 0 0,1-1 0 0 0,-1 1 0 0 0,1 0 0 0 0,0 0 0 0 0,-1-1 0 0 0,2 2 0 0 0,2 3-2865 0 0</inkml:trace>
  <inkml:trace contextRef="#ctx0" brushRef="#br0" timeOffset="185564.67">11357 4317 1984 0 0,'8'30'4858'0'0,"-7"-27"-4716"0"0,0 1 0 0 0,0-1 0 0 0,1 0 0 0 0,-2 1 1 0 0,1-1-1 0 0,0 1 0 0 0,-1-1 0 0 0,0 1 0 0 0,1-1 0 0 0,-1 1 0 0 0,-1 5 0 0 0,-4 16 1124 0 0,1-10-1263 0 0,1 0 0 0 0,-1 24 0 0 0,5-37-562 0 0,0-1 0 0 0,0 0 0 0 0,0 0 0 0 0,0 0 0 0 0,0 0 0 0 0,0 0 0 0 0,0 0 0 0 0,1 0-1 0 0,-1-1 1 0 0,0 1 0 0 0,0 0 0 0 0,1-1 0 0 0,1 2 0 0 0,-1-2-1180 0 0</inkml:trace>
  <inkml:trace contextRef="#ctx0" brushRef="#br0" timeOffset="186299.31">11381 4607 1656 0 0,'3'-6'3573'0'0,"-1"2"-2355"0"0,-1 16-309 0 0,-7 39 2654 0 0,4-39-3272 0 0,1 1 0 0 0,-1 24 0 0 0,-2 15 313 0 0,3-44-682 0 0,0 1 0 0 0,0-1 0 0 0,0 1 0 0 0,1-1 1 0 0,1 1-1 0 0,1 12 0 0 0,0-16-1024 0 0,-2-5 975 0 0,0 1-1 0 0,0-1 1 0 0,0 0 0 0 0,0 0 0 0 0,0 0-1 0 0,0 1 1 0 0,0-1 0 0 0,0 0 0 0 0,0 0-1 0 0,0 0 1 0 0,0 0 0 0 0,0 1 0 0 0,0-1-1 0 0,0 0 1 0 0,0 0 0 0 0,0 0 0 0 0,1 0-1 0 0,-1 1 1 0 0,0-1 0 0 0,0 0-382 0 0,1 0 382 0 0,-1 1-1 0 0,0-1 1 0 0,0 0 0 0 0,0 0 0 0 0,0 0-1 0 0,1 0 1 0 0,-1 0 0 0 0,0 0 0 0 0,0 0-1 0 0,0 0 1 0 0,1 0 0 0 0,-1 0 0 0 0,0 0-1 0 0,0 0 1 0 0,0 0 0 0 0,1 0 0 0 0,-1 0-1 0 0,0 0 1 0 0,0 0 0 0 0,0 0 0 0 0,1 0-1 0 0,-1 0 1 0 0,0 0 0 0 0,0 0 0 0 0,0 0-1 0 0,0 0 1 0 0,1-1 0 0 0,-1 1 0 0 0,0 0-1 0 0,0 0 1 0 0,0 0 0 0 0,1-1-382 0 0,-1 1 382 0 0,0 0-1 0 0,0 0 1 0 0,0 0 0 0 0,0 0 0 0 0,0-1-1 0 0,0 1 1 0 0</inkml:trace>
  <inkml:trace contextRef="#ctx0" brushRef="#br0" timeOffset="186814.87">11359 5023 2993 0 0,'-3'0'3723'0'0,"5"6"-2348"0"0,-1-3-1340 0 0,0 0 0 0 0,-1 0 1 0 0,1 0-1 0 0,0 0 0 0 0,-1 0 0 0 0,0 0 1 0 0,0 0-1 0 0,0 7 0 0 0,-3 46 1226 0 0,3-41-734 0 0,5 29-577 0 0,-4-35-1622 0 0,1 0 0 0 0,-2 0 0 0 0,1 0 1 0 0,-2 10-1 0 0,1-16 85 0 0</inkml:trace>
  <inkml:trace contextRef="#ctx0" brushRef="#br0" timeOffset="187392.94">11348 5393 4017 0 0,'-1'4'319'0'0,"1"-1"1"0"0,-1 1 0 0 0,1 0-1 0 0,-1-1 1 0 0,1 1-1 0 0,0 0 1 0 0,0 0 0 0 0,1-1-1 0 0,-1 1 1 0 0,2 6-1 0 0,0 8 1688 0 0,-4 22-445 0 0,1-27-1060 0 0,0 1 0 0 0,1-1 0 0 0,3 24 0 0 0,-2-32-586 0 0,2 15-2504 0 0</inkml:trace>
  <inkml:trace contextRef="#ctx0" brushRef="#br0" timeOffset="188502.21">11414 5714 4969 0 0,'-4'-5'424'0'0,"3"2"-472"0"0,-1 0-232 0 0,1 0-144 0 0,2 3-48 0 0,-2-2 88 0 0,2 2 112 0 0</inkml:trace>
  <inkml:trace contextRef="#ctx0" brushRef="#br0" timeOffset="189020.76">11360 5658 3481 0 0,'1'-5'47'0'0,"1"12"-199"0"0,-1 0 329 0 0,-4-12 852 0 0,2-17 4485 0 0,-7 37-5112 0 0,5-11-419 0 0,1 0 0 0 0,0 0 0 0 0,0 0 1 0 0,0 0-1 0 0,0 1 0 0 0,1-1 0 0 0,-1 1 0 0 0,1-1 0 0 0,0 1 0 0 0,1 0 0 0 0,-1-1 0 0 0,1 1 0 0 0,0 0 0 0 0,0-1 0 0 0,0 1 0 0 0,2 6 0 0 0,-1-2-5 0 0,-4 24-28 0 0,1 3-1180 0 0,8-14-3021 0 0,1-20 2249 0 0,-4-3-37 0 0</inkml:trace>
  <inkml:trace contextRef="#ctx0" brushRef="#br0" timeOffset="189565.57">11423 5855 3425 0 0,'-12'-3'2065'0'0,"22"2"283"0"0,-5 1-1917 0 0,1 1 0 0 0,-1-1 0 0 0,1 0 1 0 0,-1-1-1 0 0,0 1 0 0 0,1-1 0 0 0,7-2 1 0 0,27-3-244 0 0,26 11 17 0 0,23 1-1472 0 0,-76-6 418 0 0,0-1 0 0 0,-1 0-1 0 0,1-1 1 0 0,-1 0 0 0 0,14-5-1 0 0,18-8-1455 0 0,-35 10 132 0 0</inkml:trace>
  <inkml:trace contextRef="#ctx0" brushRef="#br0" timeOffset="190112.39">11951 5829 2056 0 0,'9'-1'5058'0'0,"-26"10"-3204"0"0,17-8-1783 0 0,0-1 1 0 0,-1 0-1 0 0,1 1 0 0 0,0-1 1 0 0,0 1-1 0 0,0-1 1 0 0,0 0-1 0 0,-1 1 0 0 0,1-1 1 0 0,0 1-1 0 0,0-1 0 0 0,0 0 1 0 0,0 1-1 0 0,0-1 1 0 0,0 1-1 0 0,0-1 0 0 0,0 1 1 0 0,0-1-1 0 0,0 0 1 0 0,0 1-1 0 0,1-1 0 0 0,-1 1 1 0 0,0-1-1 0 0,0 0 1 0 0,1 1-1 0 0,-1 1 33 0 0,1-2 1 0 0,0 1-1 0 0,0 0 1 0 0,0 0-1 0 0,0 0 0 0 0,0 0 1 0 0,1-1-1 0 0,-1 1 1 0 0,0 0-1 0 0,0-1 0 0 0,0 1 1 0 0,1-1-1 0 0,-1 1 1 0 0,0-1-1 0 0,0 0 0 0 0,1 0 1 0 0,-1 1-1 0 0,0-1 1 0 0,1 0-1 0 0,-1 0 0 0 0,0 0 1 0 0,1 0-1 0 0,1-1 1 0 0,46-5-1183 0 0,-26 4-1912 0 0,1-2 0 0 0,28-7 0 0 0,-43 9 932 0 0</inkml:trace>
  <inkml:trace contextRef="#ctx0" brushRef="#br0" timeOffset="190659.21">12260 5853 4537 0 0,'1'-1'212'0'0,"-1"0"0"0"0,1 0-1 0 0,-1-1 1 0 0,1 1 0 0 0,0 0 0 0 0,-1 0 0 0 0,1 0 0 0 0,0 0-1 0 0,0 0 1 0 0,-1 0 0 0 0,1 1 0 0 0,0-1 0 0 0,0 0 0 0 0,0 0-1 0 0,0 1 1 0 0,0-1 0 0 0,1 0 0 0 0,-1 1 0 0 0,0-1 0 0 0,1 0-1 0 0,33-12 3227 0 0,-23 8-2225 0 0,-9 3-1192 0 0,1 1 0 0 0,-1 0 0 0 0,1-1-1 0 0,0 2 1 0 0,-1-1 0 0 0,1 0 0 0 0,0 1 0 0 0,0-1-1 0 0,0 1 1 0 0,-1 0 0 0 0,1 0 0 0 0,0 1-1 0 0,0-1 1 0 0,-1 1 0 0 0,1 0 0 0 0,0-1 0 0 0,-1 2-1 0 0,7 1 1 0 0,5 2-2000 0 0,-9-4 714 0 0,1 0 1 0 0,-1 0 0 0 0,0-1-1 0 0,1 0 1 0 0,-1 0-1 0 0,13-3 1 0 0,-15 2-617 0 0</inkml:trace>
  <inkml:trace contextRef="#ctx0" brushRef="#br0" timeOffset="191237.6">12595 5840 4145 0 0,'-1'0'79'0'0,"1"0"1"0"0,0-1-1 0 0,0 1 1 0 0,0 0 0 0 0,-1-1-1 0 0,1 1 1 0 0,0 0-1 0 0,0-1 1 0 0,0 1-1 0 0,0 0 1 0 0,-1-1-1 0 0,1 1 1 0 0,0 0-1 0 0,0-1 1 0 0,0 1-1 0 0,0 0 1 0 0,0-1 0 0 0,0 1-1 0 0,0-1 1 0 0,0 1-1 0 0,0 0 1 0 0,0-1-1 0 0,0 1 1 0 0,0 0-1 0 0,1-1 1 0 0,-1 1-1 0 0,0 0 1 0 0,0-1-1 0 0,0 1 1 0 0,0 0-1 0 0,0-1 1 0 0,1 1 0 0 0,-1 0-1 0 0,0-1 1 0 0,0 1-1 0 0,1 0 1 0 0,-1 0-1 0 0,0-1 1 0 0,0 1-1 0 0,1 0 1 0 0,-1 0-1 0 0,0 0 1 0 0,1-1-1 0 0,-1 1 1 0 0,0 0 0 0 0,1 0-1 0 0,-1 0 1 0 0,0 0-1 0 0,1 0 1 0 0,-1 0-1 0 0,1 0 1 0 0,-1 0-1 0 0,0 0 1 0 0,1 0-1 0 0,-1 0 1 0 0,0 0-1 0 0,1 0 1 0 0,-1 0-1 0 0,1 0 1 0 0,33 1 2870 0 0,-16 0-745 0 0,80 0-1892 0 0,-67 1-2544 0 0,1-2-3316 0 0,-17-2 1603 0 0,-11 1 1905 0 0</inkml:trace>
  <inkml:trace contextRef="#ctx0" brushRef="#br0" timeOffset="191831.29">12851 5850 3049 0 0,'-2'0'238'0'0,"1"-1"0"0"0,0 1 0 0 0,-1-1 1 0 0,1 1-1 0 0,-1-1 0 0 0,1 1 0 0 0,-1 0 1 0 0,1 0-1 0 0,-1 0 0 0 0,0 0 0 0 0,1 0 0 0 0,-1 0 1 0 0,-1 0-1 0 0,3 0-226 0 0,0 0 1 0 0,-1 0-1 0 0,1 0 1 0 0,0 0-1 0 0,-1 0 1 0 0,1 0-1 0 0,-1 0 1 0 0,1 0-1 0 0,0 0 1 0 0,-1 0-1 0 0,1 1 1 0 0,0-1-1 0 0,-1 0 1 0 0,1 0-1 0 0,0 0 1 0 0,0 0-1 0 0,-1 0 1 0 0,1 1-1 0 0,0-1 1 0 0,-1 0-1 0 0,1 0 1 0 0,0 1-1 0 0,0-1 1 0 0,-1 0-1 0 0,1 0 1 0 0,0 1-1 0 0,0-1 1 0 0,0 0-1 0 0,-1 1 1 0 0,1-1-1 0 0,0 0 1 0 0,0 1-1 0 0,0-1 0 0 0,0 0 1 0 0,0 1-1 0 0,0-1 1 0 0,0 0-1 0 0,0 1 1 0 0,0-1-1 0 0,0 0 1 0 0,0 1-1 0 0,0-1 1 0 0,0 0-1 0 0,0 1 1 0 0,0-1-1 0 0,0 0 1 0 0,0 1-1 0 0,0-1 1 0 0,0 0-1 0 0,0 1 1 0 0,0-1-1 0 0,1 0 1 0 0,-1 1-1 0 0,0-1 1 0 0,0 0-1 0 0,0 0 1 0 0,1 1-1 0 0,3 0 230 0 0,0 1-1 0 0,0-1 0 0 0,0 0 1 0 0,0-1-1 0 0,0 1 1 0 0,0-1-1 0 0,0 0 0 0 0,1 0 1 0 0,-1 0-1 0 0,0 0 1 0 0,6-2-1 0 0,-4 1-127 0 0,48-4-603 0 0,37-1-3945 0 0,-80 6 2313 0 0</inkml:trace>
  <inkml:trace contextRef="#ctx0" brushRef="#br0" timeOffset="192690.91">12799 5799 5033 0 0,'3'1'1979'0'0,"1"2"-1426"0"0,0 0 0 0 0,0-1 1 0 0,1 1-1 0 0,-1-1 1 0 0,1 0-1 0 0,0 0 0 0 0,0 0 1 0 0,-1-1-1 0 0,1 0 0 0 0,0 0 1 0 0,6 1-1 0 0,-7-2-487 0 0,0-1-1 0 0,1 2 0 0 0,-1-1 1 0 0,0 0-1 0 0,0 1 1 0 0,1 0-1 0 0,-1 0 1 0 0,0 0-1 0 0,0 1 0 0 0,0-1 1 0 0,0 1-1 0 0,0 0 1 0 0,0 0-1 0 0,0 0 0 0 0,-1 1 1 0 0,1-1-1 0 0,-1 1 1 0 0,0 0-1 0 0,4 4 1 0 0,-4-5-34 0 0,0-1 0 0 0,0 0 0 0 0,0 0 1 0 0,0 0-1 0 0,0 0 0 0 0,0 0 1 0 0,0-1-1 0 0,0 1 0 0 0,0-1 1 0 0,0 0-1 0 0,0 0 0 0 0,0 0 1 0 0,1 0-1 0 0,4-2 0 0 0,5 1 36 0 0,-35 18 332 0 0,-18-11-601 0 0,0 3 0 0 0,-68 23 0 0 0,94-28 1239 0 0,4-2-3895 0 0,22-18-10546 0 0</inkml:trace>
  <inkml:trace contextRef="#ctx0" brushRef="#br0" timeOffset="193831.93">12814 5755 4985 0 0,'-1'0'242'0'0,"0"0"1"0"0,0 0-1 0 0,0-1 0 0 0,0 1 1 0 0,1 0-1 0 0,-1 0 0 0 0,0 0 1 0 0,0 0-1 0 0,0 0 1 0 0,0 0-1 0 0,0 1 0 0 0,0-1 1 0 0,0 0-1 0 0,0 0 0 0 0,1 1 1 0 0,-1-1-1 0 0,0 0 0 0 0,0 1 1 0 0,0-1-1 0 0,1 1 0 0 0,-1-1 1 0 0,0 1-1 0 0,0 0 0 0 0,1-1 1 0 0,-2 2-1 0 0,0 1-86 0 0,0 0-1 0 0,-1 0 0 0 0,2 0 1 0 0,-1 0-1 0 0,0 0 1 0 0,1 1-1 0 0,-2 3 0 0 0,0 4-274 0 0,0 0 0 0 0,0 1-1 0 0,-1 18 1 0 0,-6 12 365 0 0,8-37-209 0 0,0-1 1 0 0,0 1 0 0 0,1 0 0 0 0,0 0 0 0 0,0 0 0 0 0,0 0 0 0 0,1 0 0 0 0,-1 0-1 0 0,1 0 1 0 0,1 0 0 0 0,1 11 0 0 0,-1-70 1433 0 0,2-3-1605 0 0,-1 35-293 0 0,-1-1 1 0 0,-3-29-1 0 0,0 47 1756 0 0,19 11-550 0 0,-11-5-737 0 0,0 0 0 0 0,-1 0 1 0 0,1 1-1 0 0,0 0 1 0 0,-1 0-1 0 0,1 1 1 0 0,-1-1-1 0 0,0 1 1 0 0,1 0-1 0 0,-1 0 1 0 0,-1 1-1 0 0,7 5 1 0 0,-4-3-32 0 0,1-1 1 0 0,0 1-1 0 0,0-2 1 0 0,12 7-1 0 0,-17-10 6 0 0,-1-1 0 0 0,1 1 0 0 0,-1-1 0 0 0,0 1 0 0 0,1-1 0 0 0,-1 0 0 0 0,1 0 0 0 0,-1 0 0 0 0,1 0 0 0 0,2-1 0 0 0,9 0 228 0 0,-14 1-229 0 0,-2 3-112 0 0,0 0 6 0 0,-1-1-1 0 0,1 0 1 0 0,0 1-1 0 0,-1-1 1 0 0,1 0-1 0 0,-1 0 1 0 0,0 0 0 0 0,0 0-1 0 0,0-1 1 0 0,-6 3-1 0 0,0-2 201 0 0,0-1 0 0 0,0 0 1 0 0,0-1-1 0 0,-17 0 0 0 0,20-1-145 0 0,0 0 0 0 0,0 1 1 0 0,0-1-1 0 0,0 2 0 0 0,0-1 0 0 0,0 1 1 0 0,0 0-1 0 0,0 0 0 0 0,1 0 0 0 0,-1 1 0 0 0,0 0 1 0 0,1 0-1 0 0,-11 6 0 0 0,10 0-265 0 0,16-7 255 0 0,15-8 193 0 0,-18 3-154 0 0,2 0-74 0 0,-1-1-1 0 0,0 0 1 0 0,0 0-1 0 0,11-10 1 0 0,-25 19-212 0 0,0 0-1 0 0,0 0 1 0 0,0-1 0 0 0,-1 0 0 0 0,1 0 0 0 0,-8 2-1 0 0,-13 6 844 0 0,22-9-732 0 0,18-8-7517 0 0,-8 4 4602 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14:51.723"/>
    </inkml:context>
    <inkml:brush xml:id="br0">
      <inkml:brushProperty name="width" value="0.05" units="cm"/>
      <inkml:brushProperty name="height" value="0.05" units="cm"/>
      <inkml:brushProperty name="color" value="#E71224"/>
    </inkml:brush>
    <inkml:brush xml:id="br1">
      <inkml:brushProperty name="width" value="0.05" units="cm"/>
      <inkml:brushProperty name="height" value="0.05" units="cm"/>
      <inkml:brushProperty name="color" value="#004F8B"/>
    </inkml:brush>
    <inkml:brush xml:id="br2">
      <inkml:brushProperty name="width" value="0.05" units="cm"/>
      <inkml:brushProperty name="height" value="0.05" units="cm"/>
    </inkml:brush>
    <inkml:brush xml:id="br3">
      <inkml:brushProperty name="width" value="0.05" units="cm"/>
      <inkml:brushProperty name="height" value="0.05" units="cm"/>
      <inkml:brushProperty name="color" value="#FFC114"/>
    </inkml:brush>
  </inkml:definitions>
  <inkml:trace contextRef="#ctx0" brushRef="#br0">12067 307 2272 0 0,'-4'1'1398'0'0,"7"-7"-1329"0"0,-1 3-6 0 0,-3 6-144 0 0,1-3 84 0 0,0 1 0 0 0,0-1 0 0 0,0 0 0 0 0,0 1 0 0 0,0-1 1 0 0,-1 0-1 0 0,1 1 0 0 0,0-1 0 0 0,0 0 0 0 0,0 1 0 0 0,0-1 0 0 0,-1 0 1 0 0,1 1-1 0 0,0-1 0 0 0,0 0 0 0 0,-1 1 0 0 0,1-1 0 0 0,0 0 1 0 0,0 0-1 0 0,-1 1 0 0 0,1-1 0 0 0,0 0 0 0 0,-1 0 0 0 0,1 0 0 0 0,0 0 1 0 0,-1 1-1 0 0,1-1 0 0 0,0 0 0 0 0,-1 0 0 0 0,1 0 0 0 0,-1 0 1 0 0,1 0-1 0 0,0 0 0 0 0,-1 0 0 0 0,0 0 0 0 0,-6 6 20 0 0,3-6 10 0 0,9-7 81 0 0,2 8 1656 0 0,23 3-1485 0 0,-23-6-259 0 0,0 1 1 0 0,1 0-1 0 0,-1 0 1 0 0,0 1-1 0 0,1 0 1 0 0,-1 0 0 0 0,0 1-1 0 0,1 0 1 0 0,-1 0-1 0 0,0 1 1 0 0,14 5-1 0 0,-17-5 8 0 0,0-1 0 0 0,1 1-1 0 0,-1-1 1 0 0,1 0-1 0 0,-1 0 1 0 0,1 0 0 0 0,-1-1-1 0 0,1 1 1 0 0,0-1-1 0 0,-1-1 1 0 0,1 1-1 0 0,-1-1 1 0 0,1 1 0 0 0,-1-1-1 0 0,1-1 1 0 0,7-2-1 0 0,-5 2 6 0 0,-3 1-3 0 0,0 0 0 0 0,0 1 1 0 0,0 0-1 0 0,-1 0 0 0 0,1 0 1 0 0,0 0-1 0 0,0 1 0 0 0,0-1 0 0 0,0 1 1 0 0,-1 0-1 0 0,1 0 0 0 0,4 2 0 0 0,-4-1 42 0 0,0 0-1 0 0,0-1 1 0 0,0 0-1 0 0,0 0 0 0 0,0 0 1 0 0,1-1-1 0 0,-1 0 1 0 0,0 1-1 0 0,7-2 0 0 0,-6 0-32 0 0,1 0 0 0 0,-1 1 0 0 0,1-1 0 0 0,0 1 0 0 0,-1 1 0 0 0,1-1 0 0 0,-1 1 0 0 0,1 0 0 0 0,-1 0-1 0 0,0 1 1 0 0,8 3 0 0 0,-8-4 58 0 0,1 0 0 0 0,-1-1-1 0 0,0 1 1 0 0,0-1 0 0 0,0 0 0 0 0,0 0 0 0 0,1-1-1 0 0,5-1 1 0 0,-4 1-71 0 0,-1 0 0 0 0,1 1 0 0 0,0 0 0 0 0,10 1-1 0 0,-5 0 31 0 0,0 0 0 0 0,1-1-1 0 0,-1 0 1 0 0,16-4 0 0 0,-15 3-38 0 0,1-1 1 0 0,-1 2 0 0 0,14 1-1 0 0,-13-1-13 0 0,-1 0 0 0 0,0 0 0 0 0,0-2-1 0 0,22-4 1 0 0,-26 3-5 0 0,1 1 1 0 0,0 0-1 0 0,0 1 0 0 0,0 0 1 0 0,-1 1-1 0 0,1 0 1 0 0,0 1-1 0 0,0 0 0 0 0,16 4 1 0 0,-22-4-1 0 0,-1 0 0 0 0,1-1 0 0 0,0 1 0 0 0,-1-1 0 0 0,1 0 0 0 0,0 0 0 0 0,-1-1 0 0 0,1 1 0 0 0,-1-1 0 0 0,7-1 0 0 0,-8 1-4 0 0,1 0 0 0 0,0 0 0 0 0,0 1 0 0 0,0-1 0 0 0,0 1 0 0 0,0-1 0 0 0,0 1 0 0 0,0 1 0 0 0,0-1 0 0 0,0 0 0 0 0,0 1 0 0 0,0-1 0 0 0,0 1 0 0 0,0 0 0 0 0,0 0 0 0 0,3 2 0 0 0,-3-2-3 0 0,0 0 1 0 0,0-1 0 0 0,0 1 0 0 0,0-1-1 0 0,0 0 1 0 0,0 0 0 0 0,0 0 0 0 0,0 0-1 0 0,0 0 1 0 0,-1-1 0 0 0,1 1 0 0 0,0-1 0 0 0,4-2-1 0 0,27-2-3 0 0,-28 6-3 0 0,0-1 0 0 0,1 0 0 0 0,-1-1 0 0 0,0 0 0 0 0,0 0 0 0 0,1 0 0 0 0,6-3 0 0 0,30-4-39 0 0,-25 12-79 0 0,-17-4 128 0 0,1 1 1 0 0,0-1 0 0 0,-1 1-1 0 0,1-1 1 0 0,0 0-1 0 0,-1 1 1 0 0,1-1 0 0 0,0 0-1 0 0,-1 0 1 0 0,1 0 0 0 0,0-1-1 0 0,-1 1 1 0 0,3-1 0 0 0,-3 1-13 0 0,0 0 0 0 0,0 0 0 0 0,0-1 0 0 0,0 1 1 0 0,0 0-1 0 0,0 0 0 0 0,0 0 0 0 0,0 0 0 0 0,0 0 1 0 0,0 1-1 0 0,0-1 0 0 0,0 0 0 0 0,0 0 0 0 0,0 1 1 0 0,2 0-1 0 0,-2 0-11 0 0,0-1 0 0 0,0 0 1 0 0,0 1-1 0 0,0-1 0 0 0,0 0 1 0 0,0 1-1 0 0,1-1 0 0 0,-1 0 1 0 0,0 0-1 0 0,0 0 0 0 0,0 0 1 0 0,0 0-1 0 0,2-1 0 0 0,-3 1 21 0 0,14-1 32 0 0,-14 1-32 0 0,0 0-1 0 0,1 0 1 0 0,-1 0 0 0 0,0 0 0 0 0,0 0-1 0 0,1 0 1 0 0,-1 0 0 0 0,0 0 0 0 0,1 0-1 0 0,-1 1 1 0 0,0-1 0 0 0,0 0 0 0 0,0 0-1 0 0,1 0 1 0 0,-1 0 0 0 0,0 1 0 0 0,0-1-1 0 0,0 0 1 0 0,1 0 0 0 0,-1 0 0 0 0,0 1-1 0 0,0-1 1 0 0,0 0 0 0 0,0 0 0 0 0,1 1-1 0 0,-1-1 1 0 0,0 0 0 0 0,0 1 0 0 0,0-1 0 0 0,0 0-1 0 0,0 0 1 0 0,0 1 0 0 0,0-1 0 0 0,0 0-1 0 0,0 1 1 0 0,0-1 0 0 0,5 27 60 0 0,-7 10-57 0 0,4 62 0 0 0,0-22-5 0 0,0 3-59 0 0,0-41 65 0 0,-2-1 1 0 0,-4 42-1 0 0,3-58-102 0 0,0 1 0 0 0,2-1 0 0 0,5 41 0 0 0,-3-39-479 0 0,-1 0-1 0 0,-1 48 1 0 0,-4-44 464 0 0,2 0-1 0 0,0 0 1 0 0,2 1-1 0 0,7 46 1 0 0,-7-65 54 0 0,0 0 0 0 0,-1 0 0 0 0,0 0 0 0 0,-1 0 0 0 0,0 0 0 0 0,-3 11 0 0 0,2-9 35 0 0,1 0-1 0 0,0 0 1 0 0,0 23 0 0 0,2-19 81 0 0,-1-1 1 0 0,-1 1 0 0 0,-1-1 0 0 0,-2 17-1 0 0,1-19-15 0 0,1 1-1 0 0,1 0 0 0 0,0-1 0 0 0,1 1 0 0 0,2 27 1 0 0,0-19-27 0 0,0 0 0 0 0,-2 0 0 0 0,-2 26 0 0 0,0 8 65 0 0,-5 243-97 0 0,9-238 113 0 0,-1-32-94 0 0,0 0 0 0 0,-4 30 1 0 0,1-31-364 0 0,2 0 1 0 0,0 0 0 0 0,7 41 0 0 0,1 37 27 0 0,-8-68 346 0 0,-1 5 82 0 0,8 65 0 0 0,-4-38-141 0 0,-3-51-35 0 0,1 0 0 0 0,3 26 1 0 0,4 37 81 0 0,-7-58-4 0 0,7 38 0 0 0,-6-46-82 0 0,0 1-1 0 0,-1 23 0 0 0,0-23 6 0 0,-1 0 0 0 0,5 20 0 0 0,-3-20-5 0 0,0 0-1 0 0,-1 24 1 0 0,-1-27 15 0 0,0 1 0 0 0,1 0 1 0 0,1 0-1 0 0,3 14 0 0 0,3 27-143 0 0,-7-43 291 0 0,1 0 0 0 0,0-1 0 0 0,4 15 0 0 0,1 0-49 0 0,5 39 0 0 0,3 9-9 0 0,-11-56-31 0 0,-1 1-1 0 0,1 22 0 0 0,6 34 41 0 0,-8-66-18 0 0,-1 0 0 0 0,0-1 0 0 0,0 17 0 0 0,-2-18 6 0 0,1 1 0 0 0,1-1 0 0 0,0 1 1 0 0,0-1-1 0 0,3 13 0 0 0,-3-18-1 0 0,0 1 0 0 0,-1 0-1 0 0,0 0 1 0 0,0 0 0 0 0,1 0-1 0 0,-2 0 1 0 0,0 7 0 0 0,1-8-59 0 0,-1 1-1 0 0,1 0 1 0 0,0 0 0 0 0,0-1 0 0 0,0 1 0 0 0,0 0-1 0 0,2 5 1 0 0,-1-5-95 0 0,1 0-1 0 0,-1 0 1 0 0,0 0 0 0 0,-1 0-1 0 0,1 0 1 0 0,-1 0-1 0 0,1 0 1 0 0,-1 0 0 0 0,0 1-1 0 0,0-1 1 0 0,-1 0 0 0 0,-1 6-1 0 0,1-5-1797 0 0</inkml:trace>
  <inkml:trace contextRef="#ctx0" brushRef="#br0" timeOffset="1">13456 6976 4417 0 0,'-1'-6'161'0'0,"-1"-1"-2109"0"0</inkml:trace>
  <inkml:trace contextRef="#ctx0" brushRef="#br0" timeOffset="2">13442 6971 4401 0 0,'0'0'63'0'0,"10"-6"-2120"0"0</inkml:trace>
  <inkml:trace contextRef="#ctx0" brushRef="#br0" timeOffset="3">13447 6961 4377 0 0,'0'0'33'0'0,"0"-1"-1"0"0,0 1 1 0 0,0-1-1 0 0,0 0 1 0 0,0 1 0 0 0,0-1-1 0 0,-1 0 1 0 0,1 1-1 0 0,1-1 1 0 0,-1 0 0 0 0,0 1-1 0 0,0-1 1 0 0,0 0 0 0 0,0 1-1 0 0,0-1 1 0 0,0 0-1 0 0,1 1 1 0 0,-1-1 0 0 0,0 1-1 0 0,1-1 1 0 0,0 0 0 0 0,-1-2 1001 0 0,-10 14 37 0 0,8-10-797 0 0,1 0-1 0 0,0 1 0 0 0,0-1 1 0 0,0 1-1 0 0,0-1 0 0 0,0 1 1 0 0,0 0-1 0 0,0-1 0 0 0,1 1 1 0 0,-1 0-1 0 0,0 0 0 0 0,0 2 1 0 0,1-1-239 0 0,0 0 0 0 0,0 0 1 0 0,0 0-1 0 0,1 0 1 0 0,-1 0-1 0 0,1-1 0 0 0,-1 1 1 0 0,1 0-1 0 0,0 0 0 0 0,1 2 1 0 0,5 16 450 0 0,-6-14-376 0 0,0 0-1 0 0,-1 0 1 0 0,0 0-1 0 0,-1 14 1 0 0,1 19 664 0 0,5 3-453 0 0,1 58 1 0 0,-2-42 432 0 0,4 48-462 0 0,-16 19 142 0 0,-2 15-203 0 0,7-90-243 0 0,2-21 42 0 0,-2-1-1 0 0,-11 59 1 0 0,13-79-26 0 0,0-1 0 0 0,0 0 0 0 0,0 1-1 0 0,1 11 1 0 0,-1 25 46 0 0,-6 19 116 0 0,-2 17-158 0 0,6-68-16 0 0,1-1 1 0 0,0 1-1 0 0,1 0 0 0 0,0-1 1 0 0,2 26-1 0 0,1 15 58 0 0,-4-39 400 0 0,2-13-414 0 0,0-1-1 0 0,-1 0 1 0 0,1 0-1 0 0,0 0 1 0 0,0 0-1 0 0,0 0 1 0 0,0 1-1 0 0,0-1 1 0 0,0 0-1 0 0,-1 0 1 0 0,1 0-1 0 0,0 0 1 0 0,0 0 0 0 0,0 0-1 0 0,0 0 1 0 0,-1 0-1 0 0,1 1 1 0 0,0-1-1 0 0,0 0 1 0 0,0 0-1 0 0,0 0 1 0 0,-1 0-1 0 0,1 0 1 0 0,0 0-1 0 0,0 0 1 0 0,0 0-1 0 0,-1 0 1 0 0,1 0-1 0 0,0 0 1 0 0,0 0-1 0 0,0-1 1 0 0,0 1 0 0 0,-1 0-1 0 0,1 0 1 0 0,0 0-1 0 0,0 0 1 0 0,0 0-1 0 0,0 0 1 0 0,-1 0-1 0 0,1 0 1 0 0,0-1-1 0 0,0 1 1 0 0,0 0-1 0 0,0 0 1 0 0,0 0-1 0 0,0 0 1 0 0,-1 0-1 0 0,1-1 1 0 0,0 1-1 0 0,0 0 1 0 0,0 0-1 0 0,-4-2 245 0 0,0 0-1 0 0,0 0 0 0 0,0 1 0 0 0,0 0 0 0 0,0 0 0 0 0,-7-1 0 0 0,-6-2 244 0 0,-5-1-273 0 0,0 1 1 0 0,0 1-1 0 0,-1 1 0 0 0,1 2 1 0 0,-42 3-1 0 0,31-1-68 0 0,-55-4 0 0 0,56 0-168 0 0,-44 2 1 0 0,-23 0-10 0 0,37-5-59 0 0,-73 6-1 0 0,56-1 59 0 0,-87-13 0 0 0,-36 0 1 0 0,59 4-27 0 0,35 1 7 0 0,-464 20 8 0 0,254 11 314 0 0,163-29-132 0 0,-2-1-123 0 0,-9 4-98 0 0,43 0 51 0 0,-115 11-124 0 0,79-7 55 0 0,31-3-79 0 0,60 4 152 0 0,-247 16 70 0 0,178-14-51 0 0,20-2-4 0 0,65 0 18 0 0,-61-7-1 0 0,60 2-2 0 0,-56 3 1 0 0,65 1-29 0 0,-79-9 0 0 0,65 3-7 0 0,-48 0 11 0 0,-33-3 6 0 0,72 3-44 0 0,-85 6-1 0 0,-36-1 20 0 0,-19-9 44 0 0,92 5-53 0 0,4 4 36 0 0,-70-7 26 0 0,153 5-72 0 0,0 2-1 0 0,-45 5 1 0 0,-12 0 41 0 0,-122 5-173 0 0,-49 15-95 0 0,200-24 266 0 0,-103-9 0 0 0,151 7-16 0 0,-15 0 4 0 0,0 1 0 0 0,0 2 0 0 0,-24 4 0 0 0,30-3 1 0 0,0 0 0 0 0,-1-2 0 0 0,1 0 0 0 0,-1-1 0 0 0,1-1 0 0 0,-32-5-1 0 0,27 1 12 0 0,-1 1 0 0 0,-27 0-1 0 0,27 2-25 0 0,0 0 0 0 0,-27-7-1 0 0,36 6-27 0 0,-1 2 0 0 0,1 0 0 0 0,0 0-1 0 0,-1 2 1 0 0,-26 3 0 0 0,20-1 80 0 0,-37-1 0 0 0,-87-2-193 0 0,71-2-66 0 0,53 0 119 0 0,1 1 0 0 0,-30 4-1 0 0,39-3 81 0 0,0 0-1 0 0,1 0 1 0 0,-1-1-1 0 0,0 0 0 0 0,-14-5 1 0 0,16 4-25 0 0,1 0-1 0 0,-1 1 1 0 0,1-1 0 0 0,-1 2 0 0 0,0-1 0 0 0,1 1 0 0 0,-1 1-1 0 0,-15 2 1 0 0,15 0 46 0 0,-1-2 0 0 0,0 1 0 0 0,0-2 0 0 0,-19 0 0 0 0,9 0 0 0 0,9-1 67 0 0,10 0-55 0 0,-1 1-1 0 0,1 0 1 0 0,-1 0 0 0 0,1 0 0 0 0,0 0 0 0 0,-1 0 0 0 0,1 0-1 0 0,-1 0 1 0 0,1 0 0 0 0,-1 1 0 0 0,-1 0 0 0 0,-7-2 21 0 0,1 0 0 0 0,0-1 0 0 0,-15-4 0 0 0,9-2-108 0 0,17 6 70 0 0,0 0 0 0 0,-1 1 0 0 0,1-2 0 0 0,0 1 0 0 0,-1 0 0 0 0,1 0 0 0 0,-1 0 1 0 0,0-1-1 0 0,0 1 0 0 0,0-1 0 0 0,0 1 0 0 0,1-5 0 0 0,-1 4-1 0 0,8-24 27 0 0,-1 0 1 0 0,5-34 0 0 0,-9 42-18 0 0,-1 2 9 0 0,-1-1 0 0 0,0 0 0 0 0,-2-26 0 0 0,0 29-13 0 0,-8-41 113 0 0,8 54-126 0 0,1 0 1 0 0,-1 0-1 0 0,1-1 0 0 0,0 1 1 0 0,0 0-1 0 0,-1 0 1 0 0,1 0-1 0 0,1 0 1 0 0,-1 1-1 0 0,0-1 1 0 0,2-2-1 0 0,-2 3 25 0 0,0-1 0 0 0,1 0 1 0 0,-1 0-1 0 0,0 1 0 0 0,0-1 0 0 0,0 0 1 0 0,-1 0-1 0 0,1 0 0 0 0,0 0 0 0 0,-1 0 0 0 0,1-3 1 0 0,-1 5 44 0 0,6 4-5142 0 0,-6-4 4921 0 0,0 0-1 0 0,0 0 1 0 0,0 0-1 0 0,1-1 1 0 0,-1 1 0 0 0,0 0-1 0 0,0 0 1 0 0,0 0-1 0 0,1 0 1 0 0,-1 0 0 0 0,0 0-1 0 0,0 0 1 0 0,0 0-1 0 0,1-1 1 0 0,-1 1 0 0 0,0-1-646 0 0,1 1 645 0 0,-1 0 1 0 0,0 0 0 0 0,0-1-1 0 0,0 1 1 0 0,0 0-1 0 0,0 0 1 0 0,0 0 0 0 0,0-1-1 0 0,0 1 1 0 0,12-20-8092 0 0,-9 14 5310 0 0</inkml:trace>
  <inkml:trace contextRef="#ctx0" brushRef="#br1" timeOffset="4">561 5867 2304 0 0,'8'-20'5120'0'0,"-7"36"-5560"0"0,-1-13 449 0 0,0 0 0 0 0,0-1 1 0 0,0 1-1 0 0,0 0 1 0 0,0 0-1 0 0,0-1 0 0 0,-1 1 1 0 0,1 0-1 0 0,-1-1 0 0 0,1 1 1 0 0,-1-1-1 0 0,-2 4 1 0 0,12 41-2092 0 0,-10-18 899 0 0,-1-16-2218 0 0,1-9 2969 0 0</inkml:trace>
  <inkml:trace contextRef="#ctx0" brushRef="#br1" timeOffset="5">577 6055 3665 0 0,'1'-9'1991'0'0,"0"21"-897"0"0,-3 25-843 0 0,-8-17-184 0 0,9-18-63 0 0,-1 0-1 0 0,1 0 0 0 0,0 1 1 0 0,-1-1-1 0 0,1 1 0 0 0,0-1 1 0 0,0 1-1 0 0,1-1 0 0 0,-1 1 1 0 0,0 0-1 0 0,1-1 0 0 0,0 1 1 0 0,-1 0-1 0 0,1 0 0 0 0,0 4 1 0 0,1-7-37 0 0,-1 0 1 0 0,0 0 0 0 0,0 0 0 0 0,0 0-1 0 0,0 0 1 0 0,0 0 0 0 0,1 1 0 0 0,-1-1-1 0 0,0 0 1 0 0,0 0 0 0 0,0 0 0 0 0,0 0-1 0 0,1 0 1 0 0,-1 0 0 0 0,0 0 0 0 0,0 0-1 0 0,0 0 1 0 0,0 0 0 0 0,1 0 0 0 0,-1 0-1 0 0,0 0 1 0 0,0 0 0 0 0,0 0 0 0 0,0 0-1 0 0,0 0 1 0 0,1 0 0 0 0,-1 0 0 0 0,0-1-1 0 0,0 1 1 0 0,0 0 0 0 0,0 0 0 0 0,1 0 0 0 0,-1 0-1 0 0,0 0 1 0 0,0 0 0 0 0,0 0 0 0 0,0-1-1 0 0,0 1 1 0 0,0 0 0 0 0,0 0 0 0 0,1 0-1 0 0,-1 0 1 0 0,0 0 0 0 0,0-1 0 0 0,0 1-1 0 0,0 0 1 0 0,8-10-1728 0 0,-7 8 313 0 0,2-1-640 0 0</inkml:trace>
  <inkml:trace contextRef="#ctx0" brushRef="#br1" timeOffset="6">672 6129 4001 0 0,'-10'3'767'0'0,"7"-4"301"0"0,8-3-196 0 0,2 9-792 0 0,-6-4-58 0 0,-1 0 0 0 0,1 0 0 0 0,0 0 1 0 0,0-1-1 0 0,0 1 0 0 0,0 0 0 0 0,0-1 0 0 0,0 1 0 0 0,0 0 0 0 0,0-1 0 0 0,0 1 0 0 0,0-1 1 0 0,0 1-1 0 0,0-1 0 0 0,0 0 0 0 0,0 0 0 0 0,0 1 0 0 0,2-1 0 0 0,46-18 470 0 0,-39 14-554 0 0,-1 0-1 0 0,0 1 0 0 0,1 0 0 0 0,13-2 1 0 0,-19 4-314 0 0,1 1 0 0 0,-1 0 0 0 0,1 0 0 0 0,-1 1 0 0 0,1 0 0 0 0,-1-1 0 0 0,9 4 1 0 0,8-4-1987 0 0,-18-1 544 0 0</inkml:trace>
  <inkml:trace contextRef="#ctx0" brushRef="#br1" timeOffset="7">1052 6100 2264 0 0,'1'1'229'0'0,"0"0"-1"0"0,1 1 0 0 0,-1-1 0 0 0,1 0 1 0 0,-1 1-1 0 0,0-1 0 0 0,1 0 0 0 0,0 0 1 0 0,-1 0-1 0 0,1-1 0 0 0,0 1 0 0 0,-1 0 1 0 0,1-1-1 0 0,0 1 0 0 0,0-1 0 0 0,-1 1 1 0 0,1-1-1 0 0,0 0 0 0 0,0 0 0 0 0,0 0 0 0 0,-1 0 1 0 0,1 0-1 0 0,0 0 0 0 0,3-2 0 0 0,64-12-601 0 0,-17 3 394 0 0,-37 10-37 0 0,-1 2 1 0 0,26 3 0 0 0,-13 2-3824 0 0</inkml:trace>
  <inkml:trace contextRef="#ctx0" brushRef="#br1" timeOffset="8">1480 6097 3537 0 0,'0'1'107'0'0,"1"0"-1"0"0,-1 0 1 0 0,1 0 0 0 0,-1 0 0 0 0,1 0 0 0 0,0 0-1 0 0,-1 0 1 0 0,1 0 0 0 0,0-1 0 0 0,-1 1-1 0 0,1 0 1 0 0,0 0 0 0 0,0-1 0 0 0,0 1 0 0 0,-1 0-1 0 0,1-1 1 0 0,0 1 0 0 0,0-1 0 0 0,0 1 0 0 0,0-1-1 0 0,0 0 1 0 0,0 1 0 0 0,0-1 0 0 0,0 0 0 0 0,2 0-1 0 0,46 0 109 0 0,-41 1-297 0 0,0 0-1 0 0,0-1 1 0 0,0-1 0 0 0,0 1 0 0 0,14-4 0 0 0,-10 0-665 0 0,1 1 1 0 0,-1 1 0 0 0,24-2 0 0 0,-32 3-1472 0 0</inkml:trace>
  <inkml:trace contextRef="#ctx0" brushRef="#br1" timeOffset="9">1960 6137 4057 0 0,'4'-1'455'0'0,"-1"-1"0"0"0,1 1 0 0 0,-1-1-1 0 0,0 0 1 0 0,0 0 0 0 0,1 0 0 0 0,3-4 0 0 0,17-10-128 0 0,-19 14-310 0 0,1 1 1 0 0,0 0-1 0 0,0 0 0 0 0,0 1 1 0 0,-1 0-1 0 0,1 0 0 0 0,0 1 1 0 0,0-1-1 0 0,0 1 0 0 0,-1 1 1 0 0,1-1-1 0 0,8 4 0 0 0,-5-2 39 0 0,0-1-1 0 0,1 0 0 0 0,15 1 1 0 0,-21-3 153 0 0,6 0-1491 0 0,0 0-1 0 0,0-1 1 0 0,15-2 0 0 0,-21 2-948 0 0</inkml:trace>
  <inkml:trace contextRef="#ctx0" brushRef="#br1" timeOffset="10">2321 6113 3817 0 0,'0'0'56'0'0,"13"-5"3425"0"0,13-3-2705 0 0,-3 6-1895 0 0,-9 7-3463 0 0</inkml:trace>
  <inkml:trace contextRef="#ctx0" brushRef="#br1" timeOffset="11">2666 6093 3657 0 0,'2'-8'1391'0'0,"-5"15"1720"0"0,3-6-3113 0 0,0-1 0 0 0,0 0 0 0 0,0 0 0 0 0,0 0 0 0 0,-1 1 0 0 0,1-1 0 0 0,0 0 0 0 0,0 0 0 0 0,0 1 0 0 0,0-1 0 0 0,0 0 0 0 0,0 0 0 0 0,0 1 0 0 0,0-1 0 0 0,0 0 0 0 0,0 0 0 0 0,-1 1 0 0 0,1-1 0 0 0,0 0 0 0 0,0 0 0 0 0,1 1 0 0 0,-1-1 0 0 0,0 0 0 0 0,0 0 0 0 0,0 1 0 0 0,0-1 0 0 0,0 0 0 0 0,0 0 0 0 0,0 1 0 0 0,0-1 0 0 0,0 0 0 0 0,0 0 0 0 0,1 1 0 0 0,-1-1 0 0 0,0 0 0 0 0,0 0 0 0 0,0 0 0 0 0,0 0 0 0 0,1 1 0 0 0,-1-1 0 0 0,0 0 0 0 0,0 0 0 0 0,0 0 0 0 0,1 0 0 0 0,13 0 506 0 0,15-11 322 0 0,-21 7-721 0 0,-1 0 0 0 0,1 0 0 0 0,0 1 0 0 0,0 0 0 0 0,0 1 0 0 0,1 0-1 0 0,-1 0 1 0 0,0 1 0 0 0,1 0 0 0 0,-1 0 0 0 0,1 1 0 0 0,-1 0 0 0 0,17 3 0 0 0,-23-2-221 0 0,37 4 70 0 0,-14-11-8109 0 0</inkml:trace>
  <inkml:trace contextRef="#ctx0" brushRef="#br1" timeOffset="12">2430 6089 4001 0 0,'2'3'786'0'0,"5"-8"-692"0"0,4-9-415 0 0,-10 13 395 0 0,13-22-24 0 0,-13 21-21 0 0,0 0-1 0 0,0 0 1 0 0,-1 0 0 0 0,2 0 0 0 0,-1 0 0 0 0,0 0 0 0 0,0 0 0 0 0,0 0 0 0 0,1 0 0 0 0,-1 0 0 0 0,1 1 0 0 0,-1-1 0 0 0,1 1-1 0 0,0-1 1 0 0,0 1 0 0 0,0 0 0 0 0,-1 0 0 0 0,1 0 0 0 0,0 0 0 0 0,0 0 0 0 0,3-1 0 0 0,-4 2-87 0 0,-1 0 1 0 0,0 0 0 0 0,1 0-1 0 0,-1 0 1 0 0,1 0-1 0 0,-1 0 1 0 0,0 0 0 0 0,1 1-1 0 0,-1-1 1 0 0,1 0 0 0 0,-1 0-1 0 0,0 0 1 0 0,1 0-1 0 0,-1 1 1 0 0,0-1 0 0 0,1 0-1 0 0,-1 0 1 0 0,0 1-1 0 0,0-1 1 0 0,1 0 0 0 0,-1 0-1 0 0,0 1 1 0 0,0-1 0 0 0,1 0-1 0 0,-1 1 1 0 0,0-1-1 0 0,0 1 1 0 0,0-1 0 0 0,1 0-1 0 0,-1 1 1 0 0,0 0-1 0 0</inkml:trace>
  <inkml:trace contextRef="#ctx0" brushRef="#br1" timeOffset="13">2633 5975 3689 0 0,'-16'8'417'0'0,"11"-2"192"0"0,8-4 796 0 0,1 0-1259 0 0,0-1 0 0 0,0 0 1 0 0,-1 1-1 0 0,1 0 0 0 0,-1 0 0 0 0,1 0 0 0 0,-1 0 0 0 0,0 1 1 0 0,1-1-1 0 0,-1 1 0 0 0,0 0 0 0 0,5 6 0 0 0,-8-8-110 0 0,0 0-1 0 0,1-1 1 0 0,-1 1-1 0 0,0 0 1 0 0,0 0-1 0 0,0 0 1 0 0,0-1-1 0 0,0 1 1 0 0,1 0-1 0 0,-1 0 1 0 0,0-1-1 0 0,-1 1 1 0 0,1 0 0 0 0,0 0-1 0 0,0 0 1 0 0,0-1-1 0 0,0 1 1 0 0,-1 0-1 0 0,1 0 1 0 0,0-1-1 0 0,-1 2 1 0 0,1-1-124 0 0,-1-1 1 0 0,1 0 0 0 0,0 1 0 0 0,0-1 0 0 0,-1 0 0 0 0,1 1-1 0 0,0-1 1 0 0,0 0 0 0 0,0 1 0 0 0,0-1 0 0 0,0 1-1 0 0,-1-1 1 0 0,1 0 0 0 0,0 1 0 0 0,0-1 0 0 0,0 1 0 0 0,0-1-1 0 0,0 0 1 0 0,0 1 0 0 0,0-1 0 0 0,0 1 0 0 0,1-1-1 0 0,-1 0 1 0 0,0 1 0 0 0,0-1 0 0 0,0 1 0 0 0,0-1 0 0 0,0 0-1 0 0,1 1 1 0 0,-1-1 0 0 0,0 0 0 0 0,0 1 0 0 0,0-1 0 0 0,1 0-1 0 0,-1 1 1 0 0,0-1 0 0 0,1 0 0 0 0,-1 0 0 0 0,1 1-1 0 0,2 3-1693 0 0</inkml:trace>
  <inkml:trace contextRef="#ctx0" brushRef="#br1" timeOffset="14">2875 6067 3961 0 0,'1'0'116'0'0,"-1"0"1"0"0,1 0-1 0 0,0 0 1 0 0,-1-1-1 0 0,1 1 1 0 0,0 0-1 0 0,-1-1 0 0 0,1 1 1 0 0,-1 0-1 0 0,1-1 1 0 0,-1 1-1 0 0,1-1 1 0 0,-1 1-1 0 0,1-1 0 0 0,-1 1 1 0 0,1-1-1 0 0,-1 1 1 0 0,0-1-1 0 0,1-1 1 0 0,8-6 1415 0 0,-9 8-1529 0 0,0 0-1 0 0,0 0 0 0 0,0 0 1 0 0,1 1-1 0 0,-1-1 0 0 0,0 0 0 0 0,0 0 1 0 0,0 1-1 0 0,1-1 0 0 0,-1 0 1 0 0,0 0-1 0 0,0 1 0 0 0,0-1 0 0 0,0 0 1 0 0,0 0-1 0 0,0 1 0 0 0,0-1 1 0 0,0 0-1 0 0,1 1 0 0 0,-1-1 1 0 0,0 0-1 0 0,0 1 0 0 0,0-1 0 0 0,0 0 1 0 0,0 0-1 0 0,-1 1 0 0 0,1-1 1 0 0,0 0-1 0 0,0 1 0 0 0,0-1 0 0 0,0 0 1 0 0,0 0-1 0 0,0 1 0 0 0,0-1 1 0 0,0 0-1 0 0,-1 1 0 0 0,1-1 0 0 0,0 0 1 0 0,0 0-1 0 0,-1 1 0 0 0,1-1 12 0 0,0 1-1 0 0,0-1 0 0 0,0 0 0 0 0,0 1 0 0 0,0-1 0 0 0,0 1 1 0 0,0-1-1 0 0,0 0 0 0 0,0 1 0 0 0,0-1 0 0 0,0 1 0 0 0,0-1 1 0 0,0 1-1 0 0,0-1 0 0 0,0 0 0 0 0,0 1 0 0 0,1-1 0 0 0,-1 0 1 0 0,0 1-1 0 0,0-1 0 0 0,0 1 0 0 0,1-1 0 0 0,-1 0 0 0 0,0 1 1 0 0,0-1-1 0 0,1 0 0 0 0,-1 0 0 0 0,0 1 0 0 0,0-1 0 0 0,1 1 1 0 0,14-1 292 0 0,23-12-17 0 0,-26 7-312 0 0,11-5 41 0 0,-19 8 50 0 0,0 0-1 0 0,0 0 0 0 0,0 0 0 0 0,1 1 1 0 0,-1 0-1 0 0,9-2 0 0 0,-12 4-124 0 0,-1-1-1 0 0,1 0 1 0 0,0 0 0 0 0,0 1 0 0 0,0-1-1 0 0,-1 1 1 0 0,1-1 0 0 0,0 0-1 0 0,0 1 1 0 0,-1 0 0 0 0,1-1 0 0 0,0 1-1 0 0,-1-1 1 0 0,1 1 0 0 0,-1 0-1 0 0,1-1 1 0 0,0 1 0 0 0,-1 0 0 0 0,1 1-1 0 0,9 9-4612 0 0</inkml:trace>
  <inkml:trace contextRef="#ctx0" brushRef="#br1" timeOffset="15">3069 6004 3753 0 0,'-1'0'57'0'0,"0"0"1"0"0,1 0-1 0 0,-1 0 1 0 0,0 0 0 0 0,0 0-1 0 0,1 0 1 0 0,-1 0-1 0 0,0 0 1 0 0,1-1-1 0 0,-1 1 1 0 0,0 0-1 0 0,1 0 1 0 0,-1-1 0 0 0,0 1-1 0 0,1 0 1 0 0,-1-1-1 0 0,0 1 1 0 0,1-1-1 0 0,-1 1 1 0 0,1-1-1 0 0,-1 1 1 0 0,1-1 0 0 0,-1 1-1 0 0,1-1 1 0 0,-1 1-1 0 0,1-1 1 0 0,0 0-1 0 0,-1 1 1 0 0,1-1 0 0 0,0 0-1 0 0,-1 0 1 0 0,1 1-1 0 0,0-1 1 0 0,0 0-1 0 0,0 1 1 0 0,0-1-1 0 0,0 0 1 0 0,0 0 0 0 0,-1 1-1 0 0,2-1 1 0 0,-1 0-1 0 0,0 0 1 0 0,0 0-1 0 0,0 0 1 0 0,-3-21-33 0 0,0 14-129 0 0,1 0 0 0 0,1 0 0 0 0,-1 0 0 0 0,2 0 0 0 0,-1-1 0 0 0,1 1-1 0 0,0-10 1 0 0,1 11 222 0 0,-1 1-1 0 0,0-1 1 0 0,0 0-1 0 0,-1 0 1 0 0,0 0-1 0 0,0 0 1 0 0,0 0-1 0 0,-1 1 1 0 0,0-1-1 0 0,0 0 1 0 0,-4-8-1 0 0,2 8-98 0 0,1 1 0 0 0,-1-1 0 0 0,2 0 0 0 0,-1 0 0 0 0,1 0 0 0 0,0 0 0 0 0,0 0 0 0 0,-1-10 0 0 0,1-36-4933 0 0,2 48 2968 0 0</inkml:trace>
  <inkml:trace contextRef="#ctx0" brushRef="#br1" timeOffset="16">2979 5565 3905 0 0,'-4'-23'2758'0'0,"2"-3"-2606"0"0,-3 14-7 0 0,1-1 0 0 0,1 1 0 0 0,0-1 0 0 0,0 0 0 0 0,1 0 0 0 0,1 0 0 0 0,0 0 1 0 0,1 0-1 0 0,2-26 0 0 0,1 19-240 0 0,-2 15-89 0 0,0 0-1 0 0,0 0 1 0 0,0 0 0 0 0,-1 0-1 0 0,1 0 1 0 0,-1-1 0 0 0,0 1-1 0 0,-1 0 1 0 0,1 0 0 0 0,-1 0-1 0 0,0 0 1 0 0,-3-9 0 0 0,3 2-2030 0 0,1 9-171 0 0</inkml:trace>
  <inkml:trace contextRef="#ctx0" brushRef="#br1" timeOffset="17">4406 5004 3401 0 0,'0'1'14'0'0,"1"-1"0"0"0,-1 0 0 0 0,1 1 0 0 0,-1-1-1 0 0,0 0 1 0 0,1 0 0 0 0,-1 0 0 0 0,1 0 0 0 0,-1 1 0 0 0,1-1 0 0 0,-1 0 0 0 0,1 0 0 0 0,-1 0 0 0 0,1 0 0 0 0,-1 0 0 0 0,1 0 0 0 0,-1 0 0 0 0,1 0 0 0 0,-1 0 0 0 0,1-1 0 0 0,-1 1 0 0 0,0 0 0 0 0,1 0 0 0 0,-12 5 346 0 0,2-2 77 0 0,-1 0 1 0 0,1 0-1 0 0,-1-1 1 0 0,0 0 0 0 0,-11 1-1 0 0,-15 2 493 0 0,30-3-977 0 0,-35 5-601 0 0,15-8-4393 0 0,22 0 3270 0 0</inkml:trace>
  <inkml:trace contextRef="#ctx0" brushRef="#br1" timeOffset="18">4068 4988 3545 0 0,'3'0'23'0'0,"0"-1"0"0"0,-1 1 0 0 0,1-1 0 0 0,-1 0 0 0 0,1 0 0 0 0,-1 0 1 0 0,1 0-1 0 0,2-2 0 0 0,-3 2 17 0 0,1-1 0 0 0,-1 1 0 0 0,0 0 0 0 0,0 0 0 0 0,1 0 0 0 0,-1 1 0 0 0,1-1 0 0 0,2 0 0 0 0,-24 22 1463 0 0,10-17-962 0 0,0 0 0 0 0,0-1 1 0 0,0 0-1 0 0,-18 2 0 0 0,4-3-1057 0 0,0-1 1 0 0,-27-3-1 0 0,-26 1 2077 0 0,38 3-6303 0 0,34-3 2228 0 0</inkml:trace>
  <inkml:trace contextRef="#ctx0" brushRef="#br1" timeOffset="19">3652 5017 4001 0 0,'-1'-3'1101'0'0,"-2"0"-815"0"0,-12 7-111 0 0,-24 12-190 0 0,32-11 1 0 0,-1-1 1 0 0,0-1-1 0 0,0 0 0 0 0,0 0 0 0 0,-1-1 1 0 0,-16 3-1 0 0,24-5-24 0 0,-1-1 0 0 0,0 1 1 0 0,1-1-1 0 0,-1 1 0 0 0,1-1 0 0 0,-1 1 1 0 0,1-1-1 0 0,-1 0 0 0 0,1 0 0 0 0,-1 0 1 0 0,1 0-1 0 0,0 0 0 0 0,-1 0 0 0 0,1 0 1 0 0,0 0-1 0 0,0-1 0 0 0,0 1 0 0 0,-1 0 1 0 0,2-1-1 0 0,-1 1 0 0 0,0-1 0 0 0,0 1 1 0 0,-1-4-1 0 0,1 3-46 0 0,0 0 0 0 0,0 0 0 0 0,0 1 0 0 0,0-1 0 0 0,0 0 0 0 0,-1 0 0 0 0,1 1 0 0 0,-1-1 0 0 0,1 1 0 0 0,-1-1 0 0 0,0 1 0 0 0,1-1 0 0 0,-1 1 0 0 0,-2-1 0 0 0,0 1-1978 0 0</inkml:trace>
  <inkml:trace contextRef="#ctx0" brushRef="#br1" timeOffset="20">3368 4992 4657 0 0,'9'-4'581'0'0,"-5"2"-210"0"0,-14 2 1240 0 0,5 0-1526 0 0,-1 1-1 0 0,1 0 0 0 0,0 0 0 0 0,0 1 1 0 0,-1-1-1 0 0,-7 5 0 0 0,8-3-48 0 0,0-1 0 0 0,-1 0 1 0 0,1-1-1 0 0,-1 1 0 0 0,1-1 0 0 0,-11 1 0 0 0,-54 3 1031 0 0,55-3-1196 0 0,-1 0 1 0 0,1-2-1 0 0,0 1 1 0 0,0-2-1 0 0,-1 0 1 0 0,1-1-1 0 0,-19-6 1 0 0,25 6-1414 0 0</inkml:trace>
  <inkml:trace contextRef="#ctx0" brushRef="#br1" timeOffset="21">2979 5049 4681 0 0,'0'0'14'0'0,"1"1"1"0"0,-1-1-1 0 0,0 0 0 0 0,0 1 1 0 0,0-1-1 0 0,0 0 0 0 0,0 1 1 0 0,0-1-1 0 0,0 0 0 0 0,0 1 1 0 0,0-1-1 0 0,0 0 0 0 0,0 1 1 0 0,0-1-1 0 0,0 1 0 0 0,0-1 1 0 0,0 0-1 0 0,0 1 0 0 0,0-1 0 0 0,0 0 1 0 0,0 1-1 0 0,-1-1 0 0 0,1 0 1 0 0,0 1-1 0 0,0-1 0 0 0,0 0 1 0 0,-1 0-1 0 0,1 1 0 0 0,0-1 1 0 0,0 0-1 0 0,-1 0 0 0 0,1 1 1 0 0,0-1-1 0 0,0 0 0 0 0,-1 0 1 0 0,1 0-1 0 0,0 1 0 0 0,-1-1 1 0 0,1 0-1 0 0,0 0 0 0 0,-1 0 1 0 0,1 0-1 0 0,0 0 0 0 0,-1 0 1 0 0,1 0-1 0 0,0 0 0 0 0,-1 0 1 0 0,1 0-1 0 0,0 0 0 0 0,-1 0 1 0 0,1 0-1 0 0,0 0 0 0 0,-1 0 1 0 0,1 0-1 0 0,0 0 0 0 0,0 0 1 0 0,-1-1-1 0 0,1 1 0 0 0,0 0 0 0 0,-1 0 1 0 0,1 0-1 0 0,0 0 0 0 0,0-1 1 0 0,-1 1-1 0 0,1 0 0 0 0,0-1 1 0 0,0 3 35 0 0,1 1 1 0 0,-1-1-1 0 0,1 0 0 0 0,0 0 1 0 0,0 0-1 0 0,0 0 1 0 0,0 0-1 0 0,0 0 0 0 0,1 0 1 0 0,-1 0-1 0 0,1 0 1 0 0,1 1-1 0 0,-2 0-32 0 0,0 0 0 0 0,-1 0-1 0 0,1 0 1 0 0,0 0 0 0 0,-1 0 0 0 0,1 0-1 0 0,-1 0 1 0 0,0 0 0 0 0,0 0 0 0 0,0 1-1 0 0,-1-1 1 0 0,1 0 0 0 0,-2 5 0 0 0,0 7-34 0 0,3-1 401 0 0,0 0 0 0 0,5 23 0 0 0,1 9 207 0 0,-7-24-4931 0 0</inkml:trace>
  <inkml:trace contextRef="#ctx0" brushRef="#br1" timeOffset="22">5042 7939 2841 0 0,'0'-2'2000'0'0,"0"0"-2000"0"0,0-1-8 0 0,1 1-16 0 0,-1 0 8 0 0,1 1-72 0 0</inkml:trace>
  <inkml:trace contextRef="#ctx0" brushRef="#br1" timeOffset="23">5039 7918 4841 0 0,'-5'-5'1083'0'0,"4"5"-1157"0"0,1-1 1 0 0,0 1-1 0 0,0 0 0 0 0,0 0 1 0 0,0 0-1 0 0,-1 0 0 0 0,1 0 1 0 0,0 0-1 0 0,0-1 0 0 0,0 1 1 0 0,0 0-1 0 0,0 0 0 0 0,0 0 1 0 0,0 0-1 0 0,-1-1 0 0 0,1 1 1 0 0,0 0-1 0 0,0 0 0 0 0,0 0 1 0 0,0 0-1 0 0,0-1 0 0 0,0 1 1 0 0,0 0-1 0 0,0 0 0 0 0,0 0 1 0 0,0-1-1 0 0,0 1 0 0 0,0 0 1 0 0,0 0-1 0 0,0 0 0 0 0,0-1 1 0 0,0 1-1 0 0,0 0 0 0 0,0 0 1 0 0,0 0-1 0 0,1 0 0 0 0,-1-1 1 0 0,0 1-1 0 0,0 0 0 0 0,0 0 1 0 0,0-1-1 0 0,3-8 1969 0 0,-5 3-1526 0 0,1 0-1186 0 0</inkml:trace>
  <inkml:trace contextRef="#ctx0" brushRef="#br1" timeOffset="24">4979 7875 3177 0 0,'-1'0'1768'0'0,"0"-1"-1768"0"0,0 0-8 0 0,0 1-8 0 0,0 0-8 0 0</inkml:trace>
  <inkml:trace contextRef="#ctx0" brushRef="#br1" timeOffset="25">4976 7868 4489 0 0,'0'0'28'0'0,"1"-1"0"0"0,-1 0 1 0 0,1 1-1 0 0,-1-1 0 0 0,1 0 0 0 0,-1 1 1 0 0,1-1-1 0 0,-1 0 0 0 0,1 1 0 0 0,0-1 1 0 0,-1 1-1 0 0,1-1 0 0 0,0 1 0 0 0,-1-1 1 0 0,1 1-1 0 0,0 0 0 0 0,-1-1 0 0 0,1 1 1 0 0,0 0-1 0 0,0 0 0 0 0,0 0 0 0 0,-1-1 1 0 0,1 1-1 0 0,0 0 0 0 0,1 0 0 0 0,5 3-225 0 0,-7-2 234 0 0,0-1 0 0 0,0 1 0 0 0,0 0 1 0 0,0-1-1 0 0,0 1 0 0 0,0-1 0 0 0,0 1 0 0 0,0-1 1 0 0,-1 1-1 0 0,1-1 0 0 0,0 1 0 0 0,0-1 0 0 0,-1 1 1 0 0,1-1-1 0 0,0 1 0 0 0,-1-1 0 0 0,1 1 0 0 0,0-1 0 0 0,-1 0 1 0 0,1 1-1 0 0,0-1 0 0 0,-1 1 0 0 0,23-16 194 0 0,-22 15-192 0 0,-12 12 1133 0 0,13-10-1166 0 0,0-1 1 0 0,0 1-1 0 0,-1 0 1 0 0,1 0-1 0 0,-1 0 1 0 0,1-1-1 0 0,-1 1 0 0 0,0 0 1 0 0,0 0-1 0 0,0 0 1 0 0,0 0-1 0 0,0-1 1 0 0,0 1-1 0 0,0 0 1 0 0,0 0-1 0 0,-1 0 0 0 0,1 0 1 0 0,-1-1-1 0 0,1 1 1 0 0,-1 0-1 0 0,0-1 1 0 0,1 1-1 0 0,-3 3 1 0 0,2-4-9 0 0,1 1 0 0 0,-1 0 0 0 0,1 0 0 0 0,0-1 0 0 0,0 1 0 0 0,0 0 0 0 0,0 0 0 0 0,0 0 0 0 0,0 0 0 0 0,0-1 0 0 0,0 1 0 0 0,0 0 0 0 0,1 0 0 0 0,-1-1 0 0 0,1 1 0 0 0,-1 0 0 0 0,1 0 0 0 0,0-1 0 0 0,0 1 0 0 0,0-1 0 0 0,0 1 0 0 0,0-1 0 0 0,0 1 0 0 0,0-1 0 0 0,2 3 0 0 0,-2-3-2 0 0,1 0 0 0 0,-1 0-1 0 0,0 0 1 0 0,0 1 0 0 0,0-1-1 0 0,0 0 1 0 0,-1 1-1 0 0,1-1 1 0 0,0 1 0 0 0,0-1-1 0 0,-1 1 1 0 0,1 0 0 0 0,-1-1-1 0 0,1 1 1 0 0,-1-1-1 0 0,0 1 1 0 0,1 0 0 0 0,-1 0-1 0 0,0-1 1 0 0,0 1 0 0 0,0 0-1 0 0,0-1 1 0 0,-1 1-1 0 0,1 0 1 0 0,0-1 0 0 0,-1 1-1 0 0,1 0 1 0 0,-1-1 0 0 0,1 1-1 0 0,-2 1 1 0 0,0 0 76 0 0,0 0 1 0 0,1 0 0 0 0,-1 0-1 0 0,0 0 1 0 0,1 0-1 0 0,0 0 1 0 0,0 0-1 0 0,0 1 1 0 0,0-1 0 0 0,0 6-1 0 0,1-7-266 0 0,0 1 0 0 0,0-1 0 0 0,1 0 0 0 0,-1 0 0 0 0,1 0 0 0 0,-1 0 0 0 0,1 1-1 0 0,0-1 1 0 0,0 0 0 0 0,0-1 0 0 0,0 1 0 0 0,0 0 0 0 0,0 0 0 0 0,1 0 0 0 0,-1-1 0 0 0,0 1 0 0 0,3 1 0 0 0</inkml:trace>
  <inkml:trace contextRef="#ctx0" brushRef="#br1" timeOffset="26">5015 7868 1648 0 0,'0'0'89'0'0,"0"0"-1"0"0,0-1 1 0 0,0 1 0 0 0,-1 0-1 0 0,1 0 1 0 0,0-1-1 0 0,0 1 1 0 0,0 0-1 0 0,0 0 1 0 0,-1-1-1 0 0,1 1 1 0 0,0 0 0 0 0,0 0-1 0 0,-1 0 1 0 0,1 0-1 0 0,0 0 1 0 0,0-1-1 0 0,-1 1 1 0 0,1 0-1 0 0,0 0 1 0 0,0 0 0 0 0,-1 0-1 0 0,1 0 1 0 0,0 0-1 0 0,-1 0 1 0 0,1 0-1 0 0,0 0 1 0 0,0 0-1 0 0,-1 0 1 0 0,1 0-1 0 0,0 0 1 0 0,0 0 0 0 0,-1 0-1 0 0,1 0 1 0 0,0 0-1 0 0,-1 1 1 0 0,1-1-1 0 0,0 0 1 0 0,0 0-1 0 0,0 0 1 0 0,-1 0 0 0 0,1 1-1 0 0,0-1 1 0 0,0 0-1 0 0,-1 0 1 0 0,1 0-1 0 0,0 1 1 0 0,0-1-1 0 0,0 0 1 0 0,0 0 0 0 0,-1 1-1 0 0,-1 14 414 0 0,9 53 94 0 0,-6-64-468 0 0,-1 0-1 0 0,0 0 1 0 0,0 1 0 0 0,0-1-1 0 0,0 0 1 0 0,-1 0 0 0 0,0 1-1 0 0,0-1 1 0 0,0 0 0 0 0,-2 6-1 0 0,-4 19 696 0 0,8-14-413 0 0,-1-12-77 0 0,1-10-1207 0 0,-1 7 806 0 0,-8-3 113 0 0,8 3-46 0 0,0 0 0 0 0,0-1 0 0 0,-1 1-1 0 0,1 0 1 0 0,0 0 0 0 0,0 0 0 0 0,-1-1 0 0 0,1 1 0 0 0,0 0 0 0 0,-1 0 0 0 0,1 0 0 0 0,0 0 0 0 0,-1 0-1 0 0,1 0 1 0 0,0 0 0 0 0,-1 0 0 0 0,1 0 0 0 0,0 0 0 0 0,-1 0 0 0 0,1 0 0 0 0,0 0 0 0 0,-1 0 0 0 0,1 0 0 0 0,0 0-1 0 0,-1 0 1 0 0,1 0 0 0 0,0 1 0 0 0,-1-1 0 0 0,1 0 0 0 0,0 0 0 0 0,0 0 0 0 0,-1 1 0 0 0,1-1 0 0 0,0 0 0 0 0,0 0-1 0 0,-1 1 1 0 0,1-1 7 0 0,0 0 0 0 0,0 0-1 0 0,0 0 1 0 0,0 0-1 0 0,0 0 1 0 0,-1 0 0 0 0,1 0-1 0 0,0 0 1 0 0,0 0 0 0 0,0-1-1 0 0,0 1 1 0 0,0 0-1 0 0,0 0 1 0 0,0 0 0 0 0,0 0-1 0 0,0 0 1 0 0,0 0 0 0 0,0 0-1 0 0,0 0 1 0 0,0 0-1 0 0,0 0 1 0 0,0-1 0 0 0,0 1-1 0 0,0 0 1 0 0,0 0 0 0 0,0 0-1 0 0,0 0 1 0 0,0 0-1 0 0,0 0 1 0 0,0 0 0 0 0,0 0-1 0 0,0-1 1 0 0,0 1 0 0 0,0 0-1 0 0,0 0 1 0 0,0 0-1 0 0,0 0 1 0 0,0 0 0 0 0,0 0-1 0 0,0 0 1 0 0,0 0 0 0 0,-1 0 415 0 0,9-2-417 0 0,-6 1-3 0 0,1 0 1 0 0,0 0 0 0 0,0 0-1 0 0,0 1 1 0 0,0-1-1 0 0,0 1 1 0 0,0 0 0 0 0,0 0-1 0 0,0 0 1 0 0,0 0-1 0 0,0 1 1 0 0,0-1-1 0 0,0 1 1 0 0,0 0 0 0 0,3 1-1 0 0,-3-1 4 0 0,2 0 9 0 0,1 0-1 0 0,-1-1 0 0 0,0 0 0 0 0,1 0 1 0 0,8-1-1 0 0,-10 0-3 0 0,1 1-1 0 0,-1 0 1 0 0,1 0 0 0 0,-1 0 0 0 0,1 0 0 0 0,-1 1-1 0 0,0 0 1 0 0,1 0 0 0 0,4 1 0 0 0,-8-1 9 0 0,0-1 1 0 0,0 0 0 0 0,0 0-1 0 0,1 0 1 0 0,-1 1-1 0 0,0-1 1 0 0,0 0-1 0 0,0-1 1 0 0,1 1 0 0 0,-1 0-1 0 0,0 0 1 0 0,0 0-1 0 0,0-1 1 0 0,0 1-1 0 0,0-1 1 0 0,1 1 0 0 0,-1-1-1 0 0,0 1 1 0 0,0-1-1 0 0,0 0 1 0 0,1 0 0 0 0,15-7 169 0 0,-26 27-7707 0 0</inkml:trace>
  <inkml:trace contextRef="#ctx0" brushRef="#br1" timeOffset="27">5352 8058 2513 0 0,'0'-9'7105'0'0,"30"16"-7058"0"0,-23-6-26 0 0,1-1 1 0 0,-1 1-1 0 0,1-2 1 0 0,-1 1 0 0 0,1-1-1 0 0,-1 0 1 0 0,1 0-1 0 0,-1-1 1 0 0,9-3-1 0 0,15-3 238 0 0,-26 7-134 0 0,-1 1-1 0 0,0-1 0 0 0,1 1 0 0 0,-1 0 1 0 0,0 0-1 0 0,6 1 0 0 0,6 4-5557 0 0,-15-5 4086 0 0</inkml:trace>
  <inkml:trace contextRef="#ctx0" brushRef="#br1" timeOffset="28">5735 8014 2353 0 0,'-5'2'4115'0'0,"-2"12"-2774"0"0,6-14-1346 0 0,1 1 1 0 0,0 0 0 0 0,0-1-1 0 0,0 1 1 0 0,0 0 0 0 0,0-1-1 0 0,0 1 1 0 0,0 0 0 0 0,0-1-1 0 0,0 1 1 0 0,0-1 0 0 0,0 1-1 0 0,0 0 1 0 0,0-1 0 0 0,0 1-1 0 0,0 0 1 0 0,1-1 0 0 0,-1 1-1 0 0,0-1 1 0 0,0 1-1 0 0,1 0 1 0 0,-1-1 0 0 0,0 1-1 0 0,1-1 1 0 0,-1 1 0 0 0,1-1-1 0 0,-1 0 1 0 0,1 1 0 0 0,-1-1-1 0 0,0 1 1 0 0,1-1 0 0 0,-1 0-1 0 0,1 1 1 0 0,0-1 0 0 0,-1 0-1 0 0,1 1 1 0 0,-1-1-1 0 0,1 0 1 0 0,-1 0 0 0 0,1 0-1 0 0,0 0 1 0 0,-1 0 0 0 0,1 0-1 0 0,-1 0 1 0 0,1 0 0 0 0,1 0-1 0 0,20 1 196 0 0,1-1 0 0 0,32-5 0 0 0,-2 0 701 0 0,-18 2-675 0 0,37-1 285 0 0,-66 4-1075 0 0,0 1 0 0 0,0 0 0 0 0,0 0 1 0 0,0 0-1 0 0,8 4 0 0 0,-9-4-2969 0 0</inkml:trace>
  <inkml:trace contextRef="#ctx0" brushRef="#br1" timeOffset="29">6194 7983 4577 0 0,'0'0'93'0'0,"0"0"-1"0"0,0 0 1 0 0,0-1 0 0 0,-1 1-1 0 0,1 0 1 0 0,0 0 0 0 0,0 0-1 0 0,0 0 1 0 0,0 0-1 0 0,0 0 1 0 0,0 0 0 0 0,0 0-1 0 0,-1 0 1 0 0,1-1 0 0 0,0 1-1 0 0,0 0 1 0 0,0 0 0 0 0,0 0-1 0 0,0 0 1 0 0,0 0 0 0 0,0 0-1 0 0,0-1 1 0 0,0 1 0 0 0,0 0-1 0 0,0 0 1 0 0,0 0-1 0 0,0 0 1 0 0,0 0 0 0 0,0-1-1 0 0,0 1 1 0 0,0 0 0 0 0,0 0-1 0 0,0 0 1 0 0,0 0 0 0 0,0-1-1 0 0,0 1 1 0 0,0 0 0 0 0,0 0-1 0 0,0 0 1 0 0,0 0 0 0 0,0 0-1 0 0,0-1 1 0 0,0 1-1 0 0,0 0 1 0 0,0 0 0 0 0,0 0-1 0 0,0 0 1 0 0,0 0 0 0 0,1 0-1 0 0,-1-1 1 0 0,0 1 0 0 0,0 0-1 0 0,0 0 1 0 0,0 0 0 0 0,0 0-1 0 0,0 0 1 0 0,1 0 0 0 0,12-1 610 0 0,13 7-1752 0 0,-9-3 938 0 0,0-1 0 0 0,0 0 1 0 0,-1-1-1 0 0,1-1 0 0 0,0-1 1 0 0,31-5-1 0 0,-2 0 147 0 0,-26 10-1442 0 0,1 1-3738 0 0,-19-6 3132 0 0</inkml:trace>
  <inkml:trace contextRef="#ctx0" brushRef="#br1" timeOffset="30">6778 7984 4249 0 0,'3'1'417'0'0,"0"0"1"0"0,0 0 0 0 0,0 0-1 0 0,0 0 1 0 0,0-1-1 0 0,0 1 1 0 0,0-1-1 0 0,1 0 1 0 0,-1 0 0 0 0,0 0-1 0 0,6-2 1 0 0,55-6-699 0 0,-39 5 784 0 0,54-3-393 0 0,38-7 862 0 0,-92 13-2351 0 0,-2 11-4437 0 0</inkml:trace>
  <inkml:trace contextRef="#ctx0" brushRef="#br1" timeOffset="31">7321 7983 4353 0 0,'-6'-1'888'0'0,"9"4"648"0"0,12 4 662 0 0,24-2-808 0 0,-30-4-1448 0 0,0 1 0 0 0,0-1 1 0 0,13-1-1 0 0,38 2 267 0 0,-49-1-103 0 0,1 0-1 0 0,-1-1 1 0 0,0 0-1 0 0,1-1 1 0 0,-1 0 0 0 0,0-1-1 0 0,12-3 1 0 0,-4 3-7473 0 0</inkml:trace>
  <inkml:trace contextRef="#ctx0" brushRef="#br1" timeOffset="32">7886 7970 2088 0 0,'13'8'7375'0'0,"0"-2"-7315"0"0,0 0 0 0 0,1-1 0 0 0,-1-1 0 0 0,20 4 0 0 0,-4-8 413 0 0,37-5-1 0 0,10 0 825 0 0,-39-1-805 0 0,-1 0-2882 0 0</inkml:trace>
  <inkml:trace contextRef="#ctx0" brushRef="#br1" timeOffset="33">8481 7974 4385 0 0,'0'0'102'0'0,"0"0"0"0"0,0 0 0 0 0,1 0 0 0 0,-1 0 0 0 0,0 0 0 0 0,0 0 0 0 0,0 0 0 0 0,0 0 0 0 0,0 0 0 0 0,1 0 0 0 0,-1 0 1 0 0,0-1-1 0 0,0 1 0 0 0,0 0 0 0 0,0 0 0 0 0,0 0 0 0 0,1 0 306 0 0,-1 0-306 0 0,0-1 0 0 0,0 1 0 0 0,0 0 0 0 0,0 0 0 0 0,0 0 0 0 0,0 0 0 0 0,0 0 0 0 0,0-1 0 0 0,0 1 0 0 0,0 0 0 0 0,1 0 1 0 0,-1 0-1 0 0,0 0 0 0 0,0 0 0 0 0,0-1 0 0 0,0 1 0 0 0,0 0 0 0 0,0 0 0 0 0,0 0 0 0 0,0 0 0 0 0,0 0 0 0 0,-1-1 0 0 0,1 1 0 0 0,0 0 0 0 0,0 0 0 0 0,0 0 0 0 0,0-1 0 0 0,27 10 327 0 0,18 3-552 0 0,-7-13 578 0 0,45-10-1 0 0,-45 5-146 0 0,46 0 1 0 0,-59 12-5307 0 0,-19-5 2560 0 0</inkml:trace>
  <inkml:trace contextRef="#ctx0" brushRef="#br1" timeOffset="34">9045 7978 4305 0 0,'0'-7'2945'0'0,"8"8"-1639"0"0,16 8-1065 0 0,-17-6-5 0 0,12-1-174 0 0,0-1 1 0 0,1 0-1 0 0,-1-1 0 0 0,1-2 1 0 0,24-4-1 0 0,-22 3 466 0 0,30-6 131 0 0,-1-1-1099 0 0,-18 8-4147 0 0,-25 3 2795 0 0,-6-1-639 0 0</inkml:trace>
  <inkml:trace contextRef="#ctx0" brushRef="#br1" timeOffset="35">9617 7970 1880 0 0,'-4'-2'7765'0'0,"4"2"-7689"0"0,2 1-69 0 0,-1 0 1 0 0,1 1 0 0 0,0-1-1 0 0,0 0 1 0 0,0 0 0 0 0,0 0-1 0 0,0-1 1 0 0,0 1 0 0 0,0 0-1 0 0,1-1 1 0 0,-1 1 0 0 0,0-1 0 0 0,0 0-1 0 0,0 0 1 0 0,4 0 0 0 0,37-5 43 0 0,-26 2-52 0 0,16-1 153 0 0,-1 1-1 0 0,1 2 1 0 0,-1 1-1 0 0,64 9 1 0 0,-93-8-1391 0 0</inkml:trace>
  <inkml:trace contextRef="#ctx0" brushRef="#br1" timeOffset="36">10159 7900 1856 0 0,'-2'15'4755'0'0,"3"-14"-4720"0"0,0 0 0 0 0,0 0 0 0 0,1 0 0 0 0,-1 0 0 0 0,0 0 0 0 0,0 0 0 0 0,1 0 0 0 0,-1-1 0 0 0,0 1 0 0 0,1-1 0 0 0,-1 1 0 0 0,0-1 0 0 0,1 1 0 0 0,-1-1 0 0 0,1 0 1 0 0,-1 1-1 0 0,1-1 0 0 0,-1 0 0 0 0,2-1 0 0 0,36-2 61 0 0,-17 1 127 0 0,240 17 2345 0 0,-203-10-2678 0 0,-33 0-4484 0 0,-21-4 1544 0 0</inkml:trace>
  <inkml:trace contextRef="#ctx0" brushRef="#br1" timeOffset="37">10809 7899 3737 0 0,'0'-1'-56'0'0,"0"1"126"0"0,0 0 1 0 0,0 0-1 0 0,-1 0 1 0 0,1 0 0 0 0,0-1-1 0 0,0 1 1 0 0,-1 0-1 0 0,1 0 1 0 0,0 0 0 0 0,0 0-1 0 0,-1 0 1 0 0,1 0-1 0 0,0 0 1 0 0,0 0 0 0 0,-1 0-1 0 0,1 0 1 0 0,0 0-1 0 0,0 0 1 0 0,-1 0 0 0 0,1 0-1 0 0,0 0 1 0 0,0 0-1 0 0,-1 0 1 0 0,1 0 0 0 0,0 0-1 0 0,0 0 1 0 0,0 0-1 0 0,-1 0 1 0 0,1 1 0 0 0,0-1-1 0 0,0 0 1 0 0,-1 0-1 0 0,1 0 1 0 0,0 0 0 0 0,0 1-1 0 0,0-1 1 0 0,0 0-1 0 0,-1 0 1 0 0,1 0 0 0 0,0 1-1 0 0,0-1 1 0 0,0 0-1 0 0,0 0 1 0 0,0 1 0 0 0,0-1-1 0 0,-1 0 1 0 0,1 0-1 0 0,0 1 1 0 0,0-1 0 0 0,0 0-1 0 0,0 0 1 0 0,0 1-1 0 0,0-1 1 0 0,0 0 0 0 0,0 1-1 0 0,0-1 1 0 0,0 0-1 0 0,0 0 1 0 0,0 1 0 0 0,1-1-1 0 0,-1 0 1 0 0,0 0-1 0 0,0 1 1 0 0,0 0-52 0 0,1-1-1 0 0,-1 1 0 0 0,1-1 1 0 0,-1 1-1 0 0,0-1 1 0 0,1 1-1 0 0,-1-1 1 0 0,1 1-1 0 0,-1-1 1 0 0,1 1-1 0 0,0-1 0 0 0,-1 0 1 0 0,1 0-1 0 0,-1 1 1 0 0,1-1-1 0 0,0 0 1 0 0,-1 0-1 0 0,1 1 1 0 0,-1-1-1 0 0,1 0 0 0 0,0 0 1 0 0,-1 0-1 0 0,1 0 1 0 0,0 0-1 0 0,-1 0 1 0 0,1 0-1 0 0,0 0 1 0 0,-1 0-1 0 0,1-1 0 0 0,1 1 1 0 0,20-4 268 0 0,-9 0-21 0 0,1 1 0 0 0,0 0-1 0 0,-1 1 1 0 0,1 0 0 0 0,21 2 0 0 0,67 11 775 0 0,-44-3-3726 0 0,0-4-4154 0 0,-54-4 4941 0 0</inkml:trace>
  <inkml:trace contextRef="#ctx0" brushRef="#br1" timeOffset="38">11350 7906 2425 0 0,'-10'-13'6877'0'0,"10"13"-6742"0"0,2 2-120 0 0,-1 0 0 0 0,1-1 1 0 0,-1 1-1 0 0,1-1 0 0 0,0 1 1 0 0,0-1-1 0 0,0 0 0 0 0,0 0 1 0 0,0 0-1 0 0,0 0 1 0 0,0 0-1 0 0,0 0 0 0 0,0-1 1 0 0,0 1-1 0 0,0-1 0 0 0,0 1 1 0 0,1-1-1 0 0,-1 0 0 0 0,0 0 1 0 0,3 0-1 0 0,53-8 843 0 0,-38 4-475 0 0,1 1-208 0 0,134-12 793 0 0,-107 21-10413 0 0</inkml:trace>
  <inkml:trace contextRef="#ctx0" brushRef="#br1" timeOffset="39">11762 7843 2985 0 0,'0'-1'89'0'0,"0"0"1"0"0,0 0 0 0 0,0 0-1 0 0,0 0 1 0 0,1 1 0 0 0,-1-1 0 0 0,0 0-1 0 0,0 0 1 0 0,1 0 0 0 0,-1 0-1 0 0,1 0 1 0 0,-1 1 0 0 0,1-1 0 0 0,-1 0-1 0 0,1 0 1 0 0,-1 1 0 0 0,1-1-1 0 0,-1 0 1 0 0,1 1 0 0 0,0-1 0 0 0,-1 1-1 0 0,1-1 1 0 0,0 1 0 0 0,0-1-1 0 0,-1 1 1 0 0,1-1 0 0 0,0 1 0 0 0,0 0-1 0 0,0 0 1 0 0,0-1 0 0 0,-1 1-1 0 0,1 0 1 0 0,0 0 0 0 0,0 0 0 0 0,0 0-1 0 0,0 0 1 0 0,1 0 0 0 0,38 6 3884 0 0,-28-4-3422 0 0,8 1-256 0 0,0-1 0 0 0,0-1 0 0 0,0-1 1 0 0,0 0-1 0 0,-1-2 0 0 0,29-6 0 0 0,-29 2 212 0 0,-34 4 339 0 0,0-37 875 0 0,14 34-1664 0 0,1 1-1 0 0,0 0 1 0 0,-1 0 0 0 0,1 0-1 0 0,1-1 1 0 0,-1 1 0 0 0,1 0-1 0 0,-1 0 1 0 0,2-5 0 0 0,2-20 117 0 0,-4-14 89 0 0,2-72-105 0 0,-2 111-141 0 0,0-1 0 0 0,0 1-1 0 0,-1-1 1 0 0,0 1 0 0 0,0-1 0 0 0,0 1 0 0 0,0 0-1 0 0,0 0 1 0 0,-3-6 0 0 0,3 8-40 0 0,-1-1 1 0 0,1 1-1 0 0,0-1 1 0 0,0 0-1 0 0,0 1 1 0 0,0-1-1 0 0,1 0 1 0 0,-1 0-1 0 0,1 0 1 0 0,0 0-1 0 0,0 0 0 0 0,-1 0 1 0 0,2 0-1 0 0,-1 0 1 0 0,0 1-1 0 0,1-1 1 0 0,-1 0-1 0 0,1 0 1 0 0,0 0-1 0 0,0 0 1 0 0,1-4-1 0 0,-1 7-99 0 0,-1 0-1 0 0,0 0 1 0 0,0 0-1 0 0,0-1 1 0 0,1 1-1 0 0,-1 0 1 0 0,0 0 0 0 0,0 0-1 0 0,0-1 1 0 0,0 1-1 0 0,0 0 1 0 0,0 0-1 0 0,0 0 1 0 0,1-1-1 0 0,-1 1 1 0 0,0 0 0 0 0,0 0-1 0 0,0-1 1 0 0,0 1-1 0 0,0 0 1 0 0,0 0-1 0 0,0-1 1 0 0,0 1 0 0 0,0 0-1 0 0,0 0 1 0 0,0-1-1 0 0,0 1 1 0 0,0 0-1 0 0,0 0 1 0 0,-1-1 0 0 0,1 1-1 0 0,0 0 1 0 0,0 0-1 0 0,0-1 1 0 0,0 1-1 0 0,0 0 1 0 0,0 0 0 0 0,-1 0-1 0 0,1-1 1 0 0,0 1-1 0 0,0 0 1 0 0,0 0-1 0 0,0 0 1 0 0,-1-1 0 0 0,-10 3-8789 0 0</inkml:trace>
  <inkml:trace contextRef="#ctx0" brushRef="#br1" timeOffset="40">11994 7311 4129 0 0,'0'7'247'0'0,"-1"-7"-152"0"0,1 1-1 0 0,0-1 0 0 0,0 1 0 0 0,0-1 1 0 0,0 0-1 0 0,0 1 0 0 0,0-1 0 0 0,0 1 1 0 0,0-1-1 0 0,0 1 0 0 0,0-1 0 0 0,0 0 1 0 0,1 1-1 0 0,-1-1 0 0 0,0 1 0 0 0,0-1 1 0 0,0 0-1 0 0,0 1 0 0 0,1-1 0 0 0,-1 1 1 0 0,0-1-1 0 0,0 0 0 0 0,0 1 0 0 0,1-1 1 0 0,-1 0-1 0 0,0 1 0 0 0,1-1 0 0 0,-1 0 1 0 0,-3 1 1662 0 0,2-1-1719 0 0,1 1-1 0 0,0-1 0 0 0,0 0 0 0 0,0 0 1 0 0,-1 0-1 0 0,1 0 0 0 0,0 0 0 0 0,0 1 1 0 0,0-1-1 0 0,-1 0 0 0 0,1 0 0 0 0,0 0 1 0 0,0 0-1 0 0,-1 0 0 0 0,1 0 0 0 0,0 0 1 0 0,0 0-1 0 0,-1 0 0 0 0,1 0 0 0 0,0 0 1 0 0,0 0-1 0 0,-1 0 0 0 0,1 0 1 0 0,0 0-1 0 0,0 0 0 0 0,-1 0 0 0 0,1-1 1 0 0,0 1-1 0 0,0 0 0 0 0,0 0 0 0 0,-1 0 1 0 0,1 0-1 0 0,0 0 0 0 0,0-1 0 0 0,0 1 1 0 0,-1 0-1 0 0,1 0 0 0 0,0 0 0 0 0,0-1 1 0 0,0 1-1 0 0,0 0 0 0 0,0 0 0 0 0,-1-1 1 0 0,1 1-1 0 0,0 0 0 0 0,0 0 0 0 0,0-1 1 0 0,0 1-1 0 0,0 0 0 0 0,0 0 0 0 0,0-1 1 0 0,0 1-1 0 0,0 0 0 0 0,0 0 0 0 0,0-1 1 0 0,0 1-1 0 0,0 0 0 0 0,0 0 1 0 0,0-1-1 0 0,0 1 0 0 0,0 0 0 0 0,0 0 1 0 0,0-1-1 0 0,1 1 0 0 0,1-42 1293 0 0,0 35-1122 0 0,-2-1 0 0 0,1 1 0 0 0,-1-1 0 0 0,0 1 0 0 0,0 0 0 0 0,-1-1 0 0 0,0 1 0 0 0,0 0 0 0 0,-4-14 0 0 0,3 13-170 0 0,0 0-1 0 0,1 0 0 0 0,0-1 1 0 0,0 1-1 0 0,1 0 1 0 0,0 0-1 0 0,0-1 1 0 0,1 1-1 0 0,0 0 1 0 0,0-1-1 0 0,1 1 0 0 0,3-9 1 0 0,-5 17-65 0 0,0-1 0 0 0,0 1 1 0 0,1 0-1 0 0,-1-1 0 0 0,0 1 0 0 0,0 0 1 0 0,0-1-1 0 0,0 1 0 0 0,0 0 0 0 0,1-1 0 0 0,-1 1 1 0 0,0-1-1 0 0,0 1 0 0 0,0 0 0 0 0,0-1 1 0 0,0 1-1 0 0,0 0 0 0 0,0-1 0 0 0,0 1 1 0 0,0-1-1 0 0,0 1 0 0 0,-1 0 0 0 0,1-1 1 0 0,0 1-1 0 0,0 0 0 0 0,0-1 0 0 0,0 1 0 0 0,0 0 1 0 0,-1-1-1 0 0,1 1 0 0 0,0 0 0 0 0,0-1 1 0 0,0 1-1 0 0,-1 0 0 0 0,1 0 0 0 0,0-1 1 0 0,-1 1-1 0 0,1 0 0 0 0,-4 3-3292 0 0,2 5-3677 0 0</inkml:trace>
  <inkml:trace contextRef="#ctx0" brushRef="#br1" timeOffset="41">12003 6995 3945 0 0,'1'-11'2869'0'0,"-2"0"3369"0"0,-8 9-5408 0 0,11-1-2174 0 0,6-2-4249 0 0</inkml:trace>
  <inkml:trace contextRef="#ctx0" brushRef="#br1" timeOffset="42">12003 3929 1640 0 0,'0'-3'1909'0'0,"-1"5"-1657"0"0,-3 3 160 0 0,-3 3 560 0 0,14-9 291 0 0,-11 10-928 0 0,5-8 387 0 0,3-11-133 0 0,0-7-302 0 0,-1-1 0 0 0,0 0 0 0 0,-1 0 0 0 0,-1-23-1 0 0,2-8-256 0 0,2-113-1745 0 0,-8 198-4192 0 0</inkml:trace>
  <inkml:trace contextRef="#ctx0" brushRef="#br1" timeOffset="43">12017 3442 1488 0 0,'-2'26'5041'0'0,"3"-31"-4899"0"0,0-1 0 0 0,0 1 0 0 0,0-1 0 0 0,0 1 0 0 0,-1-1 0 0 0,0 0 0 0 0,0 1 0 0 0,-1-9 0 0 0,1-15-93 0 0,10-16-148 0 0,-8 39 86 0 0,0-1 1 0 0,0 0-1 0 0,-1 0 1 0 0,0-1-1 0 0,1-7 1 0 0,0-5 66 0 0,-1 16-264 0 0,-1 0-1 0 0,1 0 1 0 0,-1 1 0 0 0,0-1-1 0 0,0 0 1 0 0,0 0-1 0 0,0 1 1 0 0,-1-1-1 0 0,0-6 1 0 0</inkml:trace>
  <inkml:trace contextRef="#ctx0" brushRef="#br1" timeOffset="44">12039 3014 3297 0 0,'-5'13'37'0'0,"5"-13"124"0"0,0 1 0 0 0,0 0-1 0 0,-1 0 1 0 0,1-1 0 0 0,0 1-1 0 0,0 0 1 0 0,-1-1 0 0 0,1 1-1 0 0,0 0 1 0 0,-1 0 0 0 0,1-1-1 0 0,0 1 1 0 0,-1-1-1 0 0,1 1 1 0 0,-1 0 0 0 0,1-1-1 0 0,-1 1 1 0 0,1-1 0 0 0,-1 0-1 0 0,-1 2 1 0 0,2-2-143 0 0,0 0 0 0 0,0 0 0 0 0,-1 0 0 0 0,1 0-1 0 0,0 0 1 0 0,0 0 0 0 0,-1 0 0 0 0,1 0 0 0 0,0 0 0 0 0,0 0-1 0 0,-1 0 1 0 0,1 0 0 0 0,0 0 0 0 0,-1 0 0 0 0,1 0 0 0 0,0 0 0 0 0,0 0-1 0 0,-1 0 1 0 0,1 0 0 0 0,0 0 0 0 0,0-1 0 0 0,-1 1 0 0 0,1 0 0 0 0,0 0-1 0 0,0 0 1 0 0,0 0 0 0 0,-1-1 0 0 0,1 1 0 0 0,0 0 0 0 0,0 0-1 0 0,0-1 1 0 0,-1 1 0 0 0,1 0 0 0 0,0 0 0 0 0,0-1 0 0 0,0 1 0 0 0,0 0-1 0 0,0 0 1 0 0,0-1 0 0 0,-5-19 343 0 0,3-24-205 0 0,2 41-153 0 0,0-16 19 0 0,0 1 1 0 0,2-1 0 0 0,0 0-1 0 0,8-34 1 0 0,-11 18-43 0 0,1 27-881 0 0</inkml:trace>
  <inkml:trace contextRef="#ctx0" brushRef="#br1" timeOffset="45">12020 2623 1144 0 0,'0'0'60'0'0,"0"-1"1"0"0,-1 1-1 0 0,1 0 0 0 0,0 0 0 0 0,-1 0 1 0 0,1 0-1 0 0,0 0 0 0 0,-1 0 0 0 0,1 0 0 0 0,0 0 1 0 0,-1 0-1 0 0,1 0 0 0 0,0 0 0 0 0,-1 1 1 0 0,1-1-1 0 0,0 0 0 0 0,0 0 0 0 0,-1 0 0 0 0,1 0 1 0 0,0 0-1 0 0,-1 1 0 0 0,1-1 0 0 0,0 0 1 0 0,0 0-1 0 0,-1 1 0 0 0,1-1 0 0 0,0 0 1 0 0,0 0-1 0 0,-1 1 0 0 0,1-1 0 0 0,0 0 0 0 0,0 1 1 0 0,0-1-1 0 0,0 0 0 0 0,0 1 0 0 0,-1-1 1 0 0,1 0-1 0 0,0 1 0 0 0,0-1 0 0 0,0 0 0 0 0,0 1 1 0 0,0-1-1 0 0,0 1 0 0 0,0-1 0 0 0,0 0 1 0 0,0 1-1 0 0,0-1 0 0 0,0 0 0 0 0,0 1 0 0 0,0-1 1 0 0,1 0-1 0 0,-1 1 0 0 0,0-1 0 0 0,0 0 1 0 0,0 1-1 0 0,1-1 0 0 0,-1 5 999 0 0,-9-7 699 0 0,9 1-1769 0 0,-1 0 1 0 0,0 0 0 0 0,0 0 0 0 0,1 0 0 0 0,-1 0-1 0 0,1 0 1 0 0,-1 0 0 0 0,1 0 0 0 0,-1 0 0 0 0,1 0-1 0 0,-1 0 1 0 0,1 0 0 0 0,0 0 0 0 0,0 0 0 0 0,0 0-1 0 0,-1-1 1 0 0,1 1 0 0 0,0 0 0 0 0,0-2 0 0 0,2-32-76 0 0,-1 15 129 0 0,-3-7 355 0 0,1 0 0 0 0,5-49 1 0 0,-4 23-72 0 0,1 53-379 0 0,-1-1 0 0 0,0 1 1 0 0,0 0-1 0 0,0 0 1 0 0,0-1-1 0 0,1 1 1 0 0,-1 0-1 0 0,0 0 0 0 0,0-1 1 0 0,0 1-1 0 0,0 0 1 0 0,0-1-1 0 0,0 1 1 0 0,0 0-1 0 0,0 0 0 0 0,0-1 1 0 0,0 1-1 0 0,0 0 1 0 0,0-1-1 0 0,0 1 0 0 0,0 0 1 0 0,0 0-1 0 0,0-1 1 0 0,0 1-1 0 0,0 0 1 0 0,0-1-1 0 0,0 1 0 0 0,0 0 1 0 0,0 0-1 0 0,-1-1 1 0 0,1 1-1 0 0,0 0 1 0 0,0 0-1 0 0,0 0 0 0 0,0-1 1 0 0,-1 1-1 0 0,1 0 1 0 0,0 0-1 0 0,0 0 1 0 0,-1-1-1 0 0,1 1 0 0 0,0 0 1 0 0,0 0-1 0 0,0 0 1 0 0,-1 0-1 0 0,1 0 1 0 0,0 0-1 0 0,-1 0 0 0 0,1-1 1 0 0,0 1-1 0 0,0 0 1 0 0,-1 0-1 0 0,1 0 1 0 0,-1 1-163 0 0,0-1-1 0 0,0 1 1 0 0,1-1 0 0 0,-1 1 0 0 0,0-1 0 0 0,0 1 0 0 0,1-1 0 0 0,-1 1 0 0 0,1 0 0 0 0,-1-1 0 0 0,0 1 0 0 0,1 0 0 0 0,-1 0 0 0 0,1-1 0 0 0,0 1 0 0 0,-1 1-1 0 0,0 0-1693 0 0</inkml:trace>
  <inkml:trace contextRef="#ctx0" brushRef="#br1" timeOffset="46">11547 2280 1600 0 0,'1'-1'111'0'0,"0"0"0"0"0,1 0 0 0 0,-1 0 0 0 0,1 0-1 0 0,0 0 1 0 0,-1 0 0 0 0,1 1 0 0 0,0-1 0 0 0,-1 1-1 0 0,1-1 1 0 0,0 1 0 0 0,-1 0 0 0 0,1-1 0 0 0,0 1-1 0 0,0 0 1 0 0,-1 0 0 0 0,4 1 0 0 0,9-3-1 0 0,14-2-70 0 0,-24 4-19 0 0,0-1 1 0 0,0 1-1 0 0,0-1 1 0 0,0 0-1 0 0,0 0 1 0 0,0 0-1 0 0,5-3 1 0 0,10 5-15 0 0,-9 1 25 0 0,3-6-51 0 0,-13 4 15 0 0,0-1 0 0 0,0 1-1 0 0,0 0 1 0 0,0 0 0 0 0,1-1-1 0 0,-1 1 1 0 0,0 0 0 0 0,0 0-1 0 0,1-1 1 0 0,-1 1 0 0 0,0 0-1 0 0,0 0 1 0 0,1 0 0 0 0,-1 0-1 0 0,0 0 1 0 0,1-1-1 0 0,-1 1 1 0 0,0 0 0 0 0,0 0-1 0 0,1 0 1 0 0,-1 0 0 0 0,0 0-1 0 0,1 0 1 0 0,-1 0 0 0 0,0 0-1 0 0,1 0 1 0 0,-1 0 0 0 0,0 0-1 0 0,0 0 1 0 0,1 0 0 0 0,-1 0-1 0 0,0 1 1 0 0,1-1 0 0 0,-1 0-1 0 0,0 0 1 0 0,0 0 0 0 0,1 0-1 0 0,-1 0 1 0 0,0 1-1 0 0,0-1 1 0 0,1 0 0 0 0,-1 0-1 0 0,0 1 1 0 0,0-1 0 0 0,0 0-1 0 0,1 0 1 0 0,-1 1 0 0 0,0-1-1 0 0,0 0 1 0 0,0 1 0 0 0,0-1-1 0 0,0 0 1 0 0,1 0 0 0 0,-1 1-1 0 0,0-1 1 0 0,0 0 0 0 0,0 1-1 0 0,0-1 1 0 0,0 0-1 0 0,0 1 1 0 0,0-1 0 0 0,0 1-1 0 0,0 9-1416 0 0</inkml:trace>
  <inkml:trace contextRef="#ctx0" brushRef="#br1" timeOffset="47">11857 2240 3641 0 0,'-1'0'162'0'0,"0"0"0"0"0,0-1 0 0 0,0 1 0 0 0,0 0 0 0 0,0-1 1 0 0,0 1-1 0 0,0 0 0 0 0,0 0 0 0 0,0 0 0 0 0,0 0 0 0 0,0 0 0 0 0,0 0 1 0 0,0 0-1 0 0,0 0 0 0 0,0 0 0 0 0,0 1 0 0 0,0-1 0 0 0,0 0 0 0 0,1 1 1 0 0,-1-1-1 0 0,0 1 0 0 0,0-1 0 0 0,-1 2 0 0 0,1-2-109 0 0,1 0-1 0 0,0 0 0 0 0,0 0 1 0 0,0 0-1 0 0,0 0 1 0 0,0 1-1 0 0,0-1 0 0 0,0 0 1 0 0,-1 0-1 0 0,1 0 0 0 0,0 0 1 0 0,0 1-1 0 0,0-1 1 0 0,0 0-1 0 0,0 0 0 0 0,0 0 1 0 0,0 0-1 0 0,0 1 1 0 0,0-1-1 0 0,0 0 0 0 0,0 0 1 0 0,0 0-1 0 0,0 0 0 0 0,0 1 1 0 0,0-1-1 0 0,0 0 1 0 0,0 0-1 0 0,0 0 0 0 0,0 1 1 0 0,0-1-1 0 0,0 0 1 0 0,0 0-1 0 0,0 0 0 0 0,0 0 1 0 0,0 1-1 0 0,0-1 1 0 0,1 0-1 0 0,-1 0 0 0 0,0 0 1 0 0,14 4-724 0 0,27-3 421 0 0,-30 1 218 0 0,0-2 0 0 0,0 0 0 0 0,0 0 0 0 0,0-1 0 0 0,0 0 0 0 0,-1-1 0 0 0,16-5 0 0 0,4 0-49 0 0,-29 7 27 0 0,-1 0 0 0 0,0-1 0 0 0,1 1-1 0 0,-1 0 1 0 0,0 0 0 0 0,1 0 0 0 0,-1 0 0 0 0,1 0 0 0 0,-1 0 0 0 0,0 0 0 0 0,1 0 0 0 0,-1 0 0 0 0,1 0 0 0 0,-1 0 0 0 0,0 0 0 0 0,1 0 0 0 0,-1 0 0 0 0,0 0 0 0 0,1 1 0 0 0,-1-1 0 0 0,1 0 0 0 0,-1 0 0 0 0,0 0 0 0 0,1 1 0 0 0,-1-1 0 0 0,0 0 0 0 0,1 0 0 0 0,-1 1 0 0 0,0-1 0 0 0,0 0 0 0 0,1 1 0 0 0,-1-1 0 0 0,0 0 0 0 0,0 1 0 0 0,0-1 0 0 0,1 1 0 0 0,-1-1 0 0 0,0 0 0 0 0,0 1-1 0 0,0-1 1 0 0,0 1 0 0 0,0-1 0 0 0,0 0 0 0 0,0 1 0 0 0,0-1 0 0 0,0 1 0 0 0,0-1 0 0 0,0 1 0 0 0,0-1 0 0 0,0 0 0 0 0,0 1 0 0 0,0-1 0 0 0,0 1 0 0 0,0-1 0 0 0,0 0 0 0 0,0 1 0 0 0,-1-1 0 0 0,1 1 0 0 0,0-1 0 0 0,0 0 0 0 0,0 1 0 0 0,-1-1 0 0 0,1 0 0 0 0,0 1 0 0 0,-1-1 0 0 0,1 0 0 0 0,0 0 0 0 0,0 1 0 0 0,-1-1 0 0 0,-3 4-1957 0 0</inkml:trace>
  <inkml:trace contextRef="#ctx0" brushRef="#br1" timeOffset="48">11982 2258 2312 0 0,'0'-1'270'0'0,"0"-7"932"0"0,-5 14 48 0 0,4-2-1197 0 0,1 0 1 0 0,-1 1-1 0 0,1-1 0 0 0,1 0 0 0 0,-1 0 0 0 0,0 1 0 0 0,2 6 0 0 0,0 5-49 0 0,-3 56 127 0 0,-1-59-170 0 0,1 0 1 0 0,1 0-1 0 0,0 0 0 0 0,0 0 0 0 0,1-1 0 0 0,1 1 0 0 0,0 0 0 0 0,6 17 0 0 0,-5-28-1943 0 0</inkml:trace>
  <inkml:trace contextRef="#ctx0" brushRef="#br1" timeOffset="49">12002 2801 1824 0 0,'0'-1'79'0'0,"0"1"-1"0"0,0-1 1 0 0,0 1-1 0 0,1-1 1 0 0,-1 1-1 0 0,0-1 1 0 0,0 1-1 0 0,0-1 1 0 0,0 1-1 0 0,0 0 1 0 0,0-1-1 0 0,1 1 1 0 0,-1-1-1 0 0,0 1 1 0 0,0-1-1 0 0,1 1 1 0 0,-1 0-1 0 0,0-1 1 0 0,1 1-1 0 0,-1 0 1 0 0,0-1-1 0 0,1 1 1 0 0,-1 0-1 0 0,0-1 1 0 0,1 1-1 0 0,-1 0 0 0 0,0 0 1 0 0,1 0-1 0 0,-1-1 1 0 0,1 1-1 0 0,0 0 1 0 0,4 1-371 0 0,-6 8 328 0 0,0-8-2 0 0,-8 16-71 0 0,9-17 75 0 0,0 1 0 0 0,0-1 0 0 0,-1 1 1 0 0,1-1-1 0 0,0 1 0 0 0,0-1 0 0 0,0 0 0 0 0,-1 1 0 0 0,1-1 0 0 0,0 0 0 0 0,0 1 0 0 0,-1-1 0 0 0,1 0 0 0 0,0 1 0 0 0,-1-1 0 0 0,1 0 0 0 0,0 0 0 0 0,-1 1 0 0 0,1-1 0 0 0,-1 0 0 0 0,1 0 0 0 0,0 0 0 0 0,-1 0 0 0 0,1 1 0 0 0,-1-1 0 0 0,1 0 0 0 0,-1 0 0 0 0,1 0 0 0 0,0 0 0 0 0,-1 0 0 0 0,1 0 0 0 0,-1 0 0 0 0,1 0 0 0 0,0 0 0 0 0,-1-1 0 0 0,1 1 0 0 0,-1 0 193 0 0,-13 13 761 0 0,12-8-988 0 0,-1 1-1 0 0,1-1 1 0 0,0 0 0 0 0,0 1 0 0 0,1-1 0 0 0,-1 1 0 0 0,1-1-1 0 0,0 8 1 0 0,-1-5 8 0 0,1-1 0 0 0,-1 1 0 0 0,0 0 0 0 0,-4 9 0 0 0,3-10-12 0 0,-18 45 9 0 0,20-50-14 0 0,0 1-1 0 0,0-1 0 0 0,1 1 1 0 0,-1-1-1 0 0,1 1 0 0 0,0-1 1 0 0,-1 1-1 0 0,1-1 0 0 0,0 1 1 0 0,0 0-1 0 0,0-1 0 0 0,1 1 1 0 0,-1-1-1 0 0,1 1 0 0 0,-1 0 0 0 0,1-1 1 0 0,1 4-1 0 0,-1-5 8 0 0,-1-1 1 0 0,0 0-1 0 0,0 0 1 0 0,0 0-1 0 0,0 0 0 0 0,0 0 1 0 0,0 1-1 0 0,0-1 0 0 0,1 0 1 0 0,-1 0-1 0 0,0 0 0 0 0,0 0 1 0 0,0 0-1 0 0,0 0 1 0 0,0 0-1 0 0,1 0 0 0 0,-1 0 1 0 0,0 0-1 0 0,0 1 0 0 0,0-1 1 0 0,0 0-1 0 0,1 0 1 0 0,-1 0-1 0 0,0 0 0 0 0,0 0 1 0 0,0 0-1 0 0,0 0 0 0 0,1 0 1 0 0,-1-1-1 0 0,0 1 0 0 0,0 0 1 0 0,0 0-1 0 0,0 0 1 0 0,1 0-1 0 0,-1 0 0 0 0,0 0 1 0 0,0 0-1 0 0,0 0 0 0 0,0 0 1 0 0,0 0-1 0 0,1-1 0 0 0,-1 1 1 0 0,0 0-1 0 0,0 0 1 0 0,0 0-1 0 0,0-1 0 0 0,8-11 65 0 0,2-15-46 0 0,-5 11-110 0 0,5-18-397 0 0,2 1 1 0 0,17-37-1 0 0,-16 38 478 0 0,-12 30 46 0 0,0 0 0 0 0,0 0 0 0 0,-1 0 0 0 0,1 0 0 0 0,-1 0 0 0 0,0 0 0 0 0,0 0 0 0 0,1 0 0 0 0,-1 0 0 0 0,0 0 0 0 0,-1 0 0 0 0,1 0 0 0 0,0 0 0 0 0,-1-2 0 0 0,3 62 58 0 0,4-19-99 0 0,-7-34 58 0 0,2-1 0 0 0,-1 1 0 0 0,0 0 0 0 0,1-1 0 0 0,0 1 0 0 0,0-1 0 0 0,0 1 0 0 0,1-1 0 0 0,-1 0 0 0 0,1 1 0 0 0,0-1 0 0 0,0 0 0 0 0,5 7-1 0 0,-6-10 10 0 0,1 1-1 0 0,-1-1 1 0 0,0 1-1 0 0,1 0 0 0 0,-1-1 1 0 0,0 1-1 0 0,0 0 1 0 0,0 0-1 0 0,0 0 0 0 0,0 0 1 0 0,-1 0-1 0 0,1 0 1 0 0,0 0-1 0 0,0 4 0 0 0,-1-5-36 0 0,-1 0 0 0 0,1 0 0 0 0,0 0-1 0 0,0-1 1 0 0,-1 1 0 0 0,1 0 0 0 0,0 0 0 0 0,-1 0-1 0 0,1 0 1 0 0,0-1 0 0 0,-1 1 0 0 0,1 0 0 0 0,-1 0-1 0 0,0-1 1 0 0,1 1 0 0 0,-1 0 0 0 0,1-1 0 0 0,-1 1-1 0 0,0-1 1 0 0,0 1 0 0 0,1-1 0 0 0,-1 1-1 0 0,0-1 1 0 0,0 1 0 0 0,1-1 0 0 0,-1 0 0 0 0,0 0-1 0 0,0 1 1 0 0,0-1 0 0 0,0 0 0 0 0,1 0 0 0 0,-1 0-1 0 0,-2 0 1 0 0,0 1-27 0 0,0 0 0 0 0,0 0 0 0 0,-1 1 0 0 0,1-1-1 0 0,0 1 1 0 0,0 0 0 0 0,-3 3 0 0 0,-19 8 7 0 0,11-7 0 0 0,12-5-6 0 0,1 0-1 0 0,-1-1 0 0 0,1 1 0 0 0,-1 0 0 0 0,0-1 0 0 0,1 1 0 0 0,-1-1 1 0 0,0 0-1 0 0,1 1 0 0 0,-1-1 0 0 0,0 0 0 0 0,0 0 0 0 0,1 0 0 0 0,-1 0 0 0 0,0-1 1 0 0,1 1-1 0 0,-1 0 0 0 0,0-1 0 0 0,-2 0 0 0 0,44-10-503 0 0,-37 11 495 0 0,-1-1-1 0 0,0 0 1 0 0,1 0-1 0 0,-1 0 1 0 0,0 0-1 0 0,1 0 1 0 0,-1 0-1 0 0,0-1 0 0 0,0 1 1 0 0,0-1-1 0 0,0 0 1 0 0,0 1-1 0 0,0-1 1 0 0,-1 0-1 0 0,1 0 1 0 0,-1 0-1 0 0,1-1 1 0 0,-1 1-1 0 0,1 0 0 0 0,-1-1 1 0 0,0 1-1 0 0,0 0 1 0 0,0-1-1 0 0,-1 0 1 0 0,1 1-1 0 0,0-1 1 0 0,-1 1-1 0 0,1-1 0 0 0,-1 0 1 0 0,0 1-1 0 0,0-1 1 0 0,0 0-1 0 0,-1-3 1 0 0,1-1-141 0 0,0 0 1 0 0,-1-1-1 0 0,0 1 1 0 0,-1 0-1 0 0,1 0 1 0 0,-1 1-1 0 0,0-1 1 0 0,-1 0-1 0 0,1 1 1 0 0,-1-1-1 0 0,-7-10 1 0 0,10 17 161 0 0,0 0 0 0 0,0 0-1 0 0,0-1 1 0 0,0 1 0 0 0,-1 0 0 0 0,1 0-1 0 0,0 0 1 0 0,0-1 0 0 0,0 1 0 0 0,0 0 0 0 0,0 0-1 0 0,0 0 1 0 0,-1 0 0 0 0,1 0 0 0 0,0-1 0 0 0,0 1-1 0 0,0 0 1 0 0,0 0 0 0 0,-1 0 0 0 0,1 0 0 0 0,0 0-1 0 0,0 0 1 0 0,0 0 0 0 0,0 0 0 0 0,-1 0-1 0 0,1 0 1 0 0,0 0 0 0 0,0 0 0 0 0,0 0 0 0 0,-1 0-1 0 0,1 0 1 0 0,0 0 0 0 0,0 0 0 0 0,0 0 0 0 0,-1 0-1 0 0,1 0 1 0 0,0 0 0 0 0,0 0 0 0 0,0 0-1 0 0,0 0 1 0 0,-1 1 0 0 0,-3 10 139 0 0,2 22-282 0 0,2-25 171 0 0,-9 36-28 0 0,3-19 252 0 0,7-24 150 0 0,3-11 280 0 0,-1 0-688 0 0,0 0-227 0 0,0 1 0 0 0,1 0-1 0 0,0 0 1 0 0,0 1 0 0 0,1-1 0 0 0,0 1 0 0 0,7-10-1 0 0,-18 27 184 0 0,1 0 0 0 0,0 0 0 0 0,-7 19 0 0 0,5-13 401 0 0,-11 13 1092 0 0,18-28-1441 0 0,0 0 1 0 0,0 0-1 0 0,0 0 0 0 0,0-1 0 0 0,0 1 1 0 0,0 0-1 0 0,0 0 0 0 0,0 0 0 0 0,0 0 1 0 0,0 0-1 0 0,0 0 0 0 0,0 0 1 0 0,0 0-1 0 0,0 0 0 0 0,0 0 0 0 0,0 0 1 0 0,0 0-1 0 0,0 0 0 0 0,0 0 0 0 0,0 0 1 0 0,0-1-1 0 0,0 1 0 0 0,0 0 0 0 0,0 0 1 0 0,0 0-1 0 0,0 0 0 0 0,0 0 0 0 0,0 0 1 0 0,0 0-1 0 0,0 0 0 0 0,-1 0 0 0 0,1 0 1 0 0,0 0-1 0 0,0 0 0 0 0,0 0 0 0 0,0 0 1 0 0,0 0-1 0 0,0 0 0 0 0,0 0 1 0 0,0 0-1 0 0,0 0 0 0 0,0 0 0 0 0,0 0 1 0 0,0 0-1 0 0,0 0 0 0 0,0 0 0 0 0,-1 0 1 0 0,1 0-1 0 0,0 0 0 0 0,0 0 0 0 0,0 0 1 0 0,0 0-1 0 0,0 0 0 0 0,0 1 0 0 0,7-20-57 0 0,-2 8-360 0 0,-3 6 29 0 0,0 0 0 0 0,0 1 0 0 0,1-1 0 0 0,-1 1 1 0 0,7-8-1 0 0,-9 49-1840 0 0</inkml:trace>
  <inkml:trace contextRef="#ctx0" brushRef="#br1" timeOffset="50">3622 4947 968 0 0,'12'6'2757'0'0,"-12"-5"-2718"0"0,1 0 0 0 0,0 0 0 0 0,-1-1 0 0 0,1 1 1 0 0,0-1-1 0 0,-1 1 0 0 0,1 0 0 0 0,0-1 0 0 0,0 0 0 0 0,0 1 1 0 0,-1-1-1 0 0,1 1 0 0 0,0-1 0 0 0,0 0 0 0 0,0 0 0 0 0,0 1 0 0 0,0-1 1 0 0,0 0-1 0 0,0 0 0 0 0,-1 0 0 0 0,3 0 0 0 0,-3 0 5 0 0,1-1 0 0 0,0 1-1 0 0,0 0 1 0 0,0 0 0 0 0,-1 0-1 0 0,1-1 1 0 0,0 1 0 0 0,0-1 0 0 0,0 1-1 0 0,-1 0 1 0 0,1-1 0 0 0,0 1-1 0 0,-1-1 1 0 0,1 0 0 0 0,0 1-1 0 0,-1-1 1 0 0,1 1 0 0 0,-1-1-1 0 0,1-1 1 0 0,4-4 748 0 0,-4 6-719 0 0,-1 0 0 0 0,0 0 1 0 0,0 0-1 0 0,1-1 0 0 0,-1 1 0 0 0,0 0 1 0 0,0 0-1 0 0,1 0 0 0 0,-1-1 0 0 0,0 1 1 0 0,0 0-1 0 0,0 0 0 0 0,1-1 0 0 0,-1 1 1 0 0,0 0-1 0 0,0 0 0 0 0,0-1 0 0 0,0 1 1 0 0,0 0-1 0 0,1-1 0 0 0,-1 1 0 0 0,0 0 1 0 0,0 0-1 0 0,0-1 0 0 0,0 1 0 0 0,0 0 1 0 0,0-1-1 0 0,0 1 0 0 0,0 0 0 0 0,0-1 0 0 0,0 1 1 0 0,0 0-1 0 0,0-1 0 0 0,-11 2 681 0 0,-15 10-863 0 0,17-7 152 0 0,0 0 0 0 0,0 0-1 0 0,-18 5 1 0 0,21-8-38 0 0,0 0-1 0 0,0 1 1 0 0,1 0-1 0 0,-1 0 1 0 0,0 1 0 0 0,1 0-1 0 0,0 0 1 0 0,0 0 0 0 0,0 0-1 0 0,0 1 1 0 0,0 0-1 0 0,-7 7 1 0 0,-20 16 136 0 0,32-27-153 0 0,0 0 16 0 0,0 0 0 0 0,0 0 0 0 0,0 1 0 0 0,0-1-1 0 0,0 0 1 0 0,0 0 0 0 0,1 0 0 0 0,-1 0-1 0 0,0 1 1 0 0,0-1 0 0 0,0 0 0 0 0,0 0 0 0 0,0 0-1 0 0,0 0 1 0 0,0 1 0 0 0,0-1 0 0 0,1 0-1 0 0,-1 0 1 0 0,0 0 0 0 0,0 0 0 0 0,0 0 0 0 0,0 0-1 0 0,1 0 1 0 0,-1 1 0 0 0,0-1 0 0 0,0 0 0 0 0,0 0-1 0 0,0 0 1 0 0,1 0 0 0 0,-1 0 0 0 0,0 0-1 0 0,0 0 1 0 0,0 0 0 0 0,0 0 0 0 0,1 0 0 0 0,-1 0-1 0 0,0 0 1 0 0,0 0 0 0 0,0 0 0 0 0,1 0-1 0 0,13-5 95 0 0,23-13-17 0 0,-19 9-64 0 0,38-9-150 0 0,-42 15 217 0 0,-1-1-1 0 0,0 0 1 0 0,18-9 0 0 0,-12 6-26 0 0,-18 7-27 0 0,0 0-1 0 0,0 0 1 0 0,0-1 0 0 0,1 1-1 0 0,-1 0 1 0 0,0-1-1 0 0,0 1 1 0 0,0 0 0 0 0,0-1-1 0 0,0 0 1 0 0,0 1 0 0 0,0-1-1 0 0,0 1 1 0 0,0-1 0 0 0,0 0-1 0 0,0 0 1 0 0,0 0-1 0 0,0 0 1 0 0,-1 0 0 0 0,1 0-1 0 0,0 0 1 0 0,-1 0 0 0 0,1 0-1 0 0,0 0 1 0 0,-1 0 0 0 0,1 0-1 0 0,-1 0 1 0 0,0 0-1 0 0,1-3 1 0 0,-5 26-171 0 0,4-20 133 0 0,1 25 45 0 0,-11 12-82 0 0,0 1 89 0 0,7-16-41 0 0,3-19 51 0 0,-1-10 214 0 0,1-2-3 0 0,2-17 3578 0 0,0-4-3792 0 0,-2 28-84 0 0,0-1-1 0 0,-1 1 1 0 0,1-1 0 0 0,0 1-1 0 0,0-1 1 0 0,-1 1-1 0 0,1-1 1 0 0,0 1-1 0 0,-1-1 1 0 0,1 1-1 0 0,-1 0 1 0 0,1-1-1 0 0,0 1 1 0 0,-1 0-1 0 0,1-1 1 0 0,-1 1 0 0 0,1 0-1 0 0,-1 0 1 0 0,1-1-1 0 0,-1 1 1 0 0,1 0-1 0 0,-1 0 1 0 0,1 0-1 0 0,-1 0 1 0 0,0 0-1 0 0,1-1 1 0 0,-1 1-1 0 0,1 0 1 0 0,-1 0 0 0 0,1 1-1 0 0,-1-1 1 0 0,1 0-1 0 0,-1 0 1 0 0,0 0-1 0 0,-27 4-581 0 0,19-2 411 0 0,-6-3 200 0 0,0 0 0 0 0,0-1 0 0 0,1-1 1 0 0,-1 0-1 0 0,-21-8 0 0 0,18 5 14 0 0,10 4-30 0 0,1 1-1 0 0,0 0 1 0 0,-1 0-1 0 0,-12 0 1 0 0,20 1 7 0 0,30 6-811 0 0,-1 2 656 0 0,-16-4 209 0 0,0-1 0 0 0,0 0 0 0 0,1-1 0 0 0,16 1 0 0 0,-25-3-12 0 0,9-2 391 0 0,-11-10-163 0 0,-3 9-286 0 0,8-33 1419 0 0,-8 35-1395 0 0,1 0 1 0 0,-1 0-1 0 0,0-1 0 0 0,0 1 0 0 0,0 0 1 0 0,0 0-1 0 0,0 0 0 0 0,0 0 0 0 0,0-1 1 0 0,0 1-1 0 0,-1 0 0 0 0,1 0 0 0 0,0 0 1 0 0,0 0-1 0 0,-1 0 0 0 0,1 0 0 0 0,-1 0 1 0 0,1 0-1 0 0,-1 0 0 0 0,0 0 0 0 0,1 0 0 0 0,-1 0 1 0 0,0 0-1 0 0,1 0 0 0 0,-1 0 0 0 0,0 0 1 0 0,0 1-1 0 0,0-1 0 0 0,0 0 0 0 0,0 1 1 0 0,0-1-1 0 0,-1 0 0 0 0,-19 19-1526 0 0,21-18 1523 0 0,0 1 0 0 0,0-1 0 0 0,0 0-1 0 0,-1 0 1 0 0,1 0 0 0 0,0 1-1 0 0,0-1 1 0 0,0 0 0 0 0,0 0-1 0 0,0 0 1 0 0,-1 1 0 0 0,1-1 0 0 0,0 0-1 0 0,0 0 1 0 0,0 0 0 0 0,-1 0-1 0 0,1 0 1 0 0,0 1 0 0 0,0-1-1 0 0,0 0 1 0 0,-1 0 0 0 0,1 0 0 0 0,0 0-1 0 0,0 0 1 0 0,-1 0 0 0 0,1 0-1 0 0,0 0 1 0 0,0 0 0 0 0,-1 0-1 0 0,1 0 1 0 0,0 0 0 0 0,0 0 0 0 0,-1 0-1 0 0,1 0 1 0 0,0 0 0 0 0,0 0-1 0 0,0 0 1 0 0,-1-1 0 0 0,1 1-1 0 0,0 0 1 0 0,0 0 0 0 0,0 0-1 0 0,-1 0 1 0 0,1 0 0 0 0,0-1 0 0 0,0 1 20 0 0,0 0 0 0 0,0-1 0 0 0,0 1 0 0 0,0-1 0 0 0,0 1 0 0 0,0 0 0 0 0,0-1 0 0 0,0 1-1 0 0,0 0 1 0 0,0-1 0 0 0,0 1 0 0 0,0 0 0 0 0,0-1 0 0 0,0 1 0 0 0,0 0 0 0 0,0-1 0 0 0,0 1 0 0 0,1 0 0 0 0,-1-1 0 0 0,0 1 0 0 0,0 0 0 0 0,0-1 0 0 0,1 1 0 0 0,-1 0 0 0 0,0 0 0 0 0,0 0 0 0 0,1-1 0 0 0,-1 1 0 0 0,0 0 0 0 0,0 0 0 0 0,1 0 0 0 0,-1-1 0 0 0,0 1 0 0 0,1 0 0 0 0,-1 0 0 0 0,0 0 0 0 0,1 0 0 0 0,-1 0 0 0 0,0 0 0 0 0,1 0 0 0 0,-1 0 0 0 0,0 0 0 0 0,1 0 0 0 0,-1 0 0 0 0,0 0 0 0 0,1 0 0 0 0,50-13 169 0 0,-46 15-143 0 0,-5-2-31 0 0,0 1-1 0 0,1-1 1 0 0,-1 0 0 0 0,0 0-1 0 0,1 1 1 0 0,-1-1 0 0 0,0 0-1 0 0,0 0 1 0 0,1 1 0 0 0,-1-1-1 0 0,0 0 1 0 0,1 0 0 0 0,-1 0-1 0 0,0 0 1 0 0,1 0 0 0 0,-1 0-1 0 0,1 1 1 0 0,-1-1 0 0 0,0 0-1 0 0,1 0 1 0 0,-1 0 0 0 0,0 0-1 0 0,1 0 1 0 0,-1 0 0 0 0,1-1-1 0 0,-1 1 1 0 0,0 0 0 0 0,1 0-1 0 0,-1 0 1 0 0,0 0 0 0 0,1 0 0 0 0,-1 0-1 0 0,0-1 1 0 0,1 1 0 0 0,-1 0-1 0 0,0 0 1 0 0,0-1 0 0 0,1 1-1 0 0,-1 0 1 0 0,0 0 0 0 0,1-1-1 0 0,-1 1 1 0 0,0 0 0 0 0,0-1-1 0 0,0 1 1 0 0,1-1 0 0 0,4-3 251 0 0,-4 6-145 0 0,-1-2-112 0 0,0 0 1 0 0,0 0 0 0 0,0 0 0 0 0,0 0 0 0 0,0 1-1 0 0,0-1 1 0 0,0 0 0 0 0,0 0 0 0 0,1 0 0 0 0,-1 0-1 0 0,0 0 1 0 0,0 1 0 0 0,0-1 0 0 0,0 0 0 0 0,0 0-1 0 0,0 0 1 0 0,0 0 0 0 0,0 0 0 0 0,1 0 0 0 0,-1 1-1 0 0,0-1 1 0 0,0 0 0 0 0,0 0 0 0 0,0 0 0 0 0,0 0-1 0 0,0 0 1 0 0,1 0 0 0 0,-1 0 0 0 0,0 0 0 0 0,0 0-1 0 0,0 0 1 0 0,0 0 0 0 0,0 0 0 0 0,1 0 0 0 0,-1 0-1 0 0,0 0 1 0 0,0 0 0 0 0,0 0 0 0 0,0 0 0 0 0,1 0-1 0 0,-1 0 1 0 0,0 0 0 0 0,0 0 0 0 0,0 0 0 0 0,0 0-1 0 0,0 0 1 0 0,1 0 0 0 0,-1 0 0 0 0,0 0 0 0 0,0-1 0 0 0,0 1-1 0 0,0 0 1 0 0,0 0 0 0 0,0 0 0 0 0,0 0 0 0 0,1 0-1 0 0,-1 0 1 0 0,0 0 0 0 0,0-1 0 0 0,0 1 0 0 0,0 0-1 0 0,0 0 1 0 0,1-1-4 0 0,0 1 0 0 0,0-1 0 0 0,0 1 0 0 0,1 0 0 0 0,-1 0 1 0 0,0 0-1 0 0,0-1 0 0 0,0 1 0 0 0,0 0 0 0 0,0 1 0 0 0,1-1 0 0 0,-1 0 0 0 0,0 0 0 0 0,0 0 0 0 0,0 1 0 0 0,0-1 0 0 0,0 0 0 0 0,0 1 0 0 0,0 0 1 0 0,0-1-1 0 0,0 1 0 0 0,0-1 0 0 0,0 1 0 0 0,0 0 0 0 0,0 0 0 0 0,0 0 0 0 0,0-1 0 0 0,0 1 0 0 0,-1 0 0 0 0,1 0 0 0 0,0 0 0 0 0,0 2 0 0 0,8 3-51 0 0,-6-4 69 0 0,-14 1 44 0 0,1-1-48 0 0,1 0 0 0 0,0 0 1 0 0,0 2-1 0 0,1-1 0 0 0,-1 1 1 0 0,1 0-1 0 0,-13 8 0 0 0,15-8-5 0 0,-1-1-1 0 0,0 0 0 0 0,0-1 1 0 0,0 1-1 0 0,-8 0 0 0 0,7-1-18 0 0,1 0 0 0 0,-1 0 1 0 0,0 1-1 0 0,-9 5 0 0 0,17-7 11 0 0,0-1 0 0 0,-1 0 0 0 0,1 0 1 0 0,0 0-1 0 0,0 1 0 0 0,0-1 0 0 0,0 0 1 0 0,-1 0-1 0 0,1 0 0 0 0,0 0 0 0 0,0 1 0 0 0,0-1 1 0 0,-1 0-1 0 0,1 0 0 0 0,0 0 0 0 0,0 0 0 0 0,0 0 1 0 0,-1 0-1 0 0,1 0 0 0 0,0 0 0 0 0,0 0 1 0 0,-1 0-1 0 0,1 0 0 0 0,0 0 0 0 0,0 0 0 0 0,-1 0 1 0 0,1 0-1 0 0,0 0 0 0 0,0 0 0 0 0,-1 0 1 0 0,1 0-1 0 0,0 0 0 0 0,0 0 0 0 0,0 0 0 0 0,-1 0 1 0 0,1-1-1 0 0,0 1 0 0 0,0 0 0 0 0,0 0 0 0 0,-1 0 1 0 0,1 0-1 0 0,0 0 0 0 0,0-1 0 0 0,0 1 1 0 0,0 0-1 0 0,-1 0 0 0 0,1-1 0 0 0,0 1 0 0 0,0 0 1 0 0,0 0-1 0 0,0 0 0 0 0,0-1 0 0 0,0 1 0 0 0,0-1 1 0 0,-1 1 1 0 0,1 0 0 0 0,0 0 1 0 0,0-1-1 0 0,0 1 0 0 0,0 0 0 0 0,0 0 1 0 0,0 0-1 0 0,0-1 0 0 0,0 1 1 0 0,0 0-1 0 0,0 0 0 0 0,0 0 1 0 0,-1-1-1 0 0,1 1 0 0 0,0 0 0 0 0,0 0 1 0 0,0 0-1 0 0,0 0 0 0 0,-1-1 1 0 0,1 1-1 0 0,0 0 0 0 0,0 0 0 0 0,0 0 1 0 0,0 0-1 0 0,-1 0 0 0 0,1 0 1 0 0,0 0-1 0 0,0 0 0 0 0,-1 0 0 0 0,1 0 1 0 0,0 0-1 0 0,0 0 0 0 0,0 0 1 0 0,-1 0-1 0 0,1 0 0 0 0,0 0 1 0 0,0 0-1 0 0,0 0 0 0 0,-1 0 0 0 0,1 0 1 0 0,0 0-1 0 0,0 0 0 0 0,0 0 1 0 0,-1 0-1 0 0,1 0 0 0 0,0 0 0 0 0,0 1 1 0 0,0-1-1 0 0,-1 0 0 0 0,1 0 1 0 0,0 0-1 0 0,0 1 0 0 0,-1-3 411 0 0,5-6-346 0 0,9-8-97 0 0,50-18-314 0 0,-48 27 334 0 0,-1 0-1 0 0,0-1 1 0 0,25-19-1 0 0,-39 27 14 0 0,1-1-1 0 0,0 0 1 0 0,-1 0-1 0 0,1 1 1 0 0,0-1 0 0 0,0 1-1 0 0,-1-1 1 0 0,1 0-1 0 0,0 1 1 0 0,0 0-1 0 0,0-1 1 0 0,-1 1 0 0 0,1 0-1 0 0,0-1 1 0 0,0 1-1 0 0,0 0 1 0 0,0 0-1 0 0,1 0 1 0 0,2 12 43 0 0,-4-9-45 0 0,7 29 263 0 0,-16-12-356 0 0,1 45 146 0 0,8-65-54 0 0,0 0 1 0 0,0 1 0 0 0,0-1 0 0 0,0 0 0 0 0,0 0 0 0 0,0 0-1 0 0,0 1 1 0 0,0-1 0 0 0,0 0 0 0 0,0 0 0 0 0,-1 0 0 0 0,1 1-1 0 0,0-1 1 0 0,0 0 0 0 0,0 0 0 0 0,0 0 0 0 0,0 1 0 0 0,0-1 0 0 0,0 0-1 0 0,0 0 1 0 0,-1 0 0 0 0,1 0 0 0 0,0 0 0 0 0,0 1 0 0 0,0-1-1 0 0,0 0 1 0 0,0 0 0 0 0,-1 0 0 0 0,1 0 0 0 0,0 0 0 0 0,0 0-1 0 0,0 0 1 0 0,-1 0 0 0 0,1 1 0 0 0,0-1 0 0 0,0 0 0 0 0,0 0-1 0 0,0 0 1 0 0,-1 0 0 0 0,1 0 0 0 0,0 0 0 0 0,-1 0 0 0 0,0 0 24 0 0,1 8 10 0 0,-1-10-40 0 0,0 10-38 0 0,0-7 43 0 0,1 1 106 0 0,0-7-60 0 0,0-15 282 0 0,-6 1 264 0 0,5 19-567 0 0,1-1 0 0 0,0 0 0 0 0,0 1 1 0 0,-1-1-1 0 0,1 0 0 0 0,0 1 0 0 0,-1-1 1 0 0,1 0-1 0 0,0 1 0 0 0,-1-1 0 0 0,1 1 0 0 0,-1-1 1 0 0,1 1-1 0 0,-1-1 0 0 0,1 1 0 0 0,-1-1 0 0 0,1 1 1 0 0,-1 0-1 0 0,0-1 0 0 0,1 1 0 0 0,-1 0 0 0 0,1 0 1 0 0,-1-1-1 0 0,0 1 0 0 0,1 0 0 0 0,-1 0 1 0 0,0 0-1 0 0,1 0 0 0 0,-1 0 0 0 0,-1 0 0 0 0,1 0-25 0 0,0 0 2 0 0,0 0-1 0 0,0 0 1 0 0,0 1-1 0 0,0-1 1 0 0,0 0-1 0 0,0 0 1 0 0,0 0-1 0 0,0 0 1 0 0,0-1-1 0 0,0 1 1 0 0,-1 0-1 0 0,1 0 0 0 0,0-1 1 0 0,0 1-1 0 0,0 0 1 0 0,0-1-1 0 0,0 1 1 0 0,0-1-1 0 0,1 0 1 0 0,-1 1-1 0 0,0-1 1 0 0,0 0-1 0 0,0 1 1 0 0,0-1-1 0 0,1 0 1 0 0,-1 0-1 0 0,0-1 1 0 0,-2 1-6 0 0,0 1 1 0 0,1-1-1 0 0,-1 1 0 0 0,0 0 1 0 0,0 0-1 0 0,1 0 1 0 0,-1 0-1 0 0,0 0 0 0 0,1 0 1 0 0,-1 1-1 0 0,0 0 1 0 0,1 0-1 0 0,-4 1 0 0 0,1-1 1 0 0,-3 1 5 0 0,4-1 1 0 0,1 1-1 0 0,-1-1 1 0 0,1-1-1 0 0,-1 1 0 0 0,1 0 1 0 0,-1-1-1 0 0,0 0 1 0 0,1 0-1 0 0,-1 0 1 0 0,1 0-1 0 0,-1-1 1 0 0,1 0-1 0 0,-1 1 1 0 0,1-1-1 0 0,-1-1 1 0 0,-4-1-1 0 0,8 2-17 0 0,0 1-1 0 0,0 0 1 0 0,0-1-1 0 0,0 1 0 0 0,0-1 1 0 0,0 1-1 0 0,1-1 1 0 0,-1 1-1 0 0,0 0 0 0 0,0-1 1 0 0,0 1-1 0 0,0-1 1 0 0,1 1-1 0 0,-1 0 0 0 0,0-1 1 0 0,0 1-1 0 0,1 0 1 0 0,-1-1-1 0 0,0 1 0 0 0,1 0 1 0 0,-1-1-1 0 0,0 1 1 0 0,1 0-1 0 0,-1 0 0 0 0,0 0 1 0 0,1-1-1 0 0,-1 1 1 0 0,1 0-1 0 0,-1 0 0 0 0,0 0 1 0 0,1 0-1 0 0,-1 0 1 0 0,1 0-1 0 0,-1 0 0 0 0,1 0 1 0 0,0-1-214 0 0,0 1 0 0 0,-1-1 1 0 0,1 1-1 0 0,0 0 0 0 0,0-1 1 0 0,0 1-1 0 0,0 0 1 0 0,0 0-1 0 0,0 0 0 0 0,0-1 1 0 0,-1 1-1 0 0,1 0 0 0 0,0 1 1 0 0,0-1-1 0 0,0 0 0 0 0,0 0 1 0 0,0 0-1 0 0,0 0 0 0 0,0 1 1 0 0,0-1-1 0 0,1 1 0 0 0,2 5-4497 0 0,-4-11 2560 0 0</inkml:trace>
  <inkml:trace contextRef="#ctx0" brushRef="#br1" timeOffset="51">3533 5045 3297 0 0,'-6'-8'293'0'0,"-4"-2"915"0"0,10 10-1197 0 0,0 0 1 0 0,0 0-1 0 0,0 0 1 0 0,0-1 0 0 0,0 1-1 0 0,-1 0 1 0 0,1 0-1 0 0,0 0 1 0 0,0 0-1 0 0,0 0 1 0 0,0 0 0 0 0,0 0-1 0 0,-1 0 1 0 0,1 0-1 0 0,0 0 1 0 0,0 0 0 0 0,0 0-1 0 0,0 0 1 0 0,-1 0-1 0 0,1 0 1 0 0,0 0-1 0 0,0 0 1 0 0,0 0 0 0 0,0 0-1 0 0,0 0 1 0 0,-1 0-1 0 0,1 0 1 0 0,0 0-1 0 0,0 0 1 0 0,0 0 0 0 0,0 0-1 0 0,0 0 1 0 0,-1 0-1 0 0,1 0 1 0 0,0 1 0 0 0,0-1-1 0 0,0 0 1 0 0,0 0-1 0 0,0 0 1 0 0,0 0-1 0 0,0 0 1 0 0,-1 0 0 0 0,1 1-1 0 0,0-1 1 0 0,0 0-1 0 0,0 0 1 0 0,0 0-1 0 0,0 0 1 0 0,0 1 0 0 0,0-1-1 0 0,0 0 1 0 0,-1 1 41 0 0,1 0 0 0 0,0 0 1 0 0,0 0-1 0 0,-1 1 0 0 0,1-1 0 0 0,0 0 1 0 0,0 0-1 0 0,0 0 0 0 0,0 0 0 0 0,0 0 1 0 0,0 0-1 0 0,0 0 0 0 0,1 0 0 0 0,-1 1 1 0 0,0-1-1 0 0,0 0 0 0 0,1 0 0 0 0,-1 0 0 0 0,1 0 1 0 0,-1 0-1 0 0,1 0 0 0 0,-1 0 0 0 0,1-1 1 0 0,-1 1-1 0 0,1 0 0 0 0,0 0 0 0 0,0 0 1 0 0,-1-1-1 0 0,1 1 0 0 0,0 0 0 0 0,0-1 1 0 0,0 1-1 0 0,0-1 0 0 0,0 1 0 0 0,0-1 1 0 0,-1 1-1 0 0,1-1 0 0 0,0 1 0 0 0,0-1 1 0 0,0 0-1 0 0,0 0 0 0 0,0 0 0 0 0,1 0 1 0 0,-1 0-1 0 0,1 0 0 0 0,10 1 213 0 0,-1 0 0 0 0,1-1 0 0 0,16-3 0 0 0,-7 2-305 0 0,-18 1 48 0 0,-1 0 1 0 0,1 0-1 0 0,-1 1 0 0 0,1-1 1 0 0,0 1-1 0 0,-1 0 1 0 0,1 0-1 0 0,-1 0 0 0 0,5 3 1 0 0,8 3 1660 0 0,-2-7-509 0 0,-12 0-1155 0 0,1-1 0 0 0,0 1 0 0 0,0 0 0 0 0,-1 0 1 0 0,1 0-1 0 0,0 0 0 0 0,-1 0 0 0 0,1 1 0 0 0,0-1 0 0 0,-1 0 1 0 0,1 1-1 0 0,0-1 0 0 0,2 2 0 0 0,-9 10-40 0 0,5-12 34 0 0,0 0 0 0 0,0 0 0 0 0,0 0 0 0 0,0 1 0 0 0,0-1 0 0 0,0 0 0 0 0,-1 0 0 0 0,1 0 0 0 0,0 0 0 0 0,0 0 0 0 0,0 0 0 0 0,0 0 0 0 0,0 1 0 0 0,0-1 0 0 0,0 0 0 0 0,0 0 0 0 0,0 0 0 0 0,0 0 0 0 0,0 0 0 0 0,0 1 0 0 0,0-1 0 0 0,0 0 0 0 0,0 0 0 0 0,0 0 0 0 0,0 0 0 0 0,0 0 0 0 0,0 1 0 0 0,0-1 0 0 0,0 0 0 0 0,0 0 0 0 0,0 0 0 0 0,0 0 0 0 0,0 0 1 0 0,0 1-1 0 0,0-1 0 0 0,0 0 0 0 0,0 0 0 0 0,0 0 0 0 0,0 0 0 0 0,0 0 0 0 0,0 0 0 0 0,0 0 0 0 0,1 1 0 0 0,-1-1 0 0 0,0 0 0 0 0,0 0 0 0 0,1 9-13 0 0,0 24-10 0 0,-1-32 24 0 0,0-1 0 0 0,-1 0-1 0 0,1 0 1 0 0,0 1 0 0 0,0-1 0 0 0,0 0 0 0 0,0 0 0 0 0,0 1-1 0 0,0-1 1 0 0,0 0 0 0 0,0 0 0 0 0,0 1 0 0 0,0-1 0 0 0,0 0 0 0 0,0 1-1 0 0,0-1 1 0 0,0 0 0 0 0,0 0 0 0 0,0 1 0 0 0,0-1 0 0 0,0 0 0 0 0,0 1-1 0 0,0-1 1 0 0,0 0 0 0 0,0 0 0 0 0,1 1 0 0 0,-1-1 0 0 0,0 0-1 0 0,0 0 1 0 0,0 1 0 0 0,0-1 0 0 0,1 0 0 0 0,-1 0 0 0 0,0 0 0 0 0,0 0-1 0 0,0 1 1 0 0,1-1 0 0 0,-1 0 0 0 0,0 0 0 0 0,0 0 0 0 0,1 0 0 0 0,-1 0-1 0 0,0 1 1 0 0,1-1 0 0 0,2 4 13 0 0,-2 0-14 0 0,-2-3 0 0 0,1 0-1 0 0,0-1 1 0 0,0 1 0 0 0,0-1 0 0 0,0 1 0 0 0,0 0 0 0 0,0-1 0 0 0,1 1 0 0 0,-1-1 0 0 0,0 1 0 0 0,0-1 0 0 0,0 1 0 0 0,0-1 0 0 0,0 1 0 0 0,1 0 0 0 0,-1-1-1 0 0,0 1 1 0 0,1-1 0 0 0,-1 0 0 0 0,0 1 0 0 0,1-1 0 0 0,-1 1 0 0 0,0-1 0 0 0,1 1 0 0 0,-1-1 0 0 0,1 0 0 0 0,-1 1 0 0 0,1-1 0 0 0,-1 0 0 0 0,1 0-1 0 0,-1 1 1 0 0,1-1 0 0 0,-1 0 0 0 0,1 0 0 0 0,1 3 32 0 0,-1 1 1 0 0,0-1-1 0 0,0 0 0 0 0,0 0 0 0 0,-1 0 0 0 0,1 7 1 0 0,-3-2 330 0 0,2-8-327 0 0,0 0-1 0 0,0 1 1 0 0,-1-1-1 0 0,1 1 1 0 0,0-1-1 0 0,0 1 1 0 0,0-1-1 0 0,0 0 1 0 0,0 1-1 0 0,0-1 0 0 0,-1 1 1 0 0,1-1-1 0 0,0 1 1 0 0,0-1-1 0 0,1 1 1 0 0,-1-1-1 0 0,0 1 1 0 0,0-1-1 0 0,0 1 1 0 0,0-1-1 0 0,0 1 1 0 0,0-1-1 0 0,1 1 1 0 0,-1-1-33 0 0,0 1 0 0 0,0-1 0 0 0,0 0 0 0 0,0 0 0 0 0,1 0 1 0 0,-1 0-1 0 0,0 0 0 0 0,0 0 0 0 0,0 0 0 0 0,0 0 1 0 0,0 0-1 0 0,1 0 0 0 0,-1 1 0 0 0,0-1 0 0 0,0 0 1 0 0,0 0-1 0 0,0 0 0 0 0,0 0 0 0 0,1 0 0 0 0,-1 0 1 0 0,0 0-1 0 0,0 0 0 0 0,0 0 0 0 0,0 0 0 0 0,0-1 1 0 0,1 1-1 0 0,-1 0 0 0 0,0 0 0 0 0,0 0 0 0 0,0 0 1 0 0,0 0-1 0 0,0 0 0 0 0,1 0 0 0 0,-1 0 0 0 0,0 0 1 0 0,0 0-1 0 0,0-1 0 0 0,0 1 0 0 0,0 0 0 0 0,0 0 0 0 0,0 0 1 0 0,0 0-1 0 0,1 0 0 0 0,-1 0 0 0 0,0-1 0 0 0,0 1 1 0 0,0 0-1 0 0,0 0 0 0 0,0 0 0 0 0,0 0 0 0 0,0-1 1 0 0,0 1-1 0 0,0 0 0 0 0,0 0 0 0 0,0 0 0 0 0,0 0 1 0 0,0-1-1 0 0,0 1 0 0 0,0 0 0 0 0,0 0 0 0 0,0 0 1 0 0,0-1 31 0 0,0 0 1 0 0,1 0 0 0 0,-1 0 0 0 0,0 0-1 0 0,0 0 1 0 0,0 0 0 0 0,0 0 0 0 0,0 0 0 0 0,0 0-1 0 0,0 0 1 0 0,0 1 0 0 0,0-1 0 0 0,0 0-1 0 0,-1 0 1 0 0,1 0 0 0 0,0 0 0 0 0,0 0-1 0 0,-1 0 1 0 0,0-1 0 0 0,-6-10 192 0 0,5 9-235 0 0,0 1 1 0 0,0-1-1 0 0,0-1 1 0 0,0 1-1 0 0,1 0 1 0 0,0 0-1 0 0,-1-1 1 0 0,1 1-1 0 0,0-1 1 0 0,0 1-1 0 0,1-1 1 0 0,-1 0-1 0 0,1 1 1 0 0,-1-1-1 0 0,1 0 1 0 0,1-6-1 0 0,-1-12 99 0 0,-2 0 0 0 0,0 0-1 0 0,-1 0 1 0 0,0 0-1 0 0,-11-32 1 0 0,10 45-122 0 0,-4-7-1 0 0,8 16 28 0 0,0 0 0 0 0,0 0 1 0 0,0 0-1 0 0,0 0 0 0 0,0-1 0 0 0,0 1 0 0 0,0 0 1 0 0,0 0-1 0 0,-1 0 0 0 0,1-1 0 0 0,0 1 0 0 0,0 0 1 0 0,0 0-1 0 0,0 0 0 0 0,0-1 0 0 0,0 1 0 0 0,0 0 1 0 0,0 0-1 0 0,0-1 0 0 0,0 1 0 0 0,0 0 0 0 0,0 0 1 0 0,0 0-1 0 0,1-1 0 0 0,-1 1 0 0 0,0 0 0 0 0,0 0 0 0 0,0 0 1 0 0,0 0-1 0 0,0-1 0 0 0,0 1 0 0 0,0 0 0 0 0,0 0 1 0 0,1 0-1 0 0,-1 0 0 0 0,0-1 0 0 0,0 1 0 0 0,0 0 1 0 0,0 0-1 0 0,1 0 0 0 0,-1 0 0 0 0,0 0 0 0 0,0 0 1 0 0,0 0-1 0 0,0 0 0 0 0,1-1 0 0 0,-1 1 0 0 0,0 0 1 0 0,0 0-1 0 0,0 0 0 0 0,1 0 0 0 0,-1 0-4 0 0,1 0 0 0 0,-1 0 0 0 0,1 0-1 0 0,-1 0 1 0 0,1 0 0 0 0,-1 1 0 0 0,1-1 0 0 0,-1 0 0 0 0,1 0-1 0 0,-1 0 1 0 0,1 0 0 0 0,-1 1 0 0 0,1-1 0 0 0,-1 0-1 0 0,1 1 1 0 0,-1-1 0 0 0,1 0 0 0 0,-1 1 0 0 0,0-1 0 0 0,1 0-1 0 0,-1 1 1 0 0,0-1 0 0 0,1 1 0 0 0,-1-1 0 0 0,0 1 0 0 0,1-1-1 0 0,-1 1 1 0 0,0-1 0 0 0,0 1 0 0 0,0-1 0 0 0,0 1-1 0 0,1-1 1 0 0,-1 1 0 0 0,0-1 0 0 0,0 1 0 0 0,0-1 0 0 0,0 1-1 0 0,0 0 1 0 0,0 0 0 0 0,0 1 11 0 0,-1-1 0 0 0,1 1-1 0 0,0 0 1 0 0,-1-1 0 0 0,1 1 0 0 0,-1-1-1 0 0,1 1 1 0 0,-1-1 0 0 0,1 1-1 0 0,-1-1 1 0 0,0 1 0 0 0,0-1 0 0 0,-2 2-1 0 0,3-2-7 0 0,-1 0 0 0 0,0 1 1 0 0,0-1-1 0 0,1 0 0 0 0,-1 0 0 0 0,1 0 0 0 0,-1 1 0 0 0,1-1 0 0 0,-1 0 0 0 0,1 0 0 0 0,-1 1 0 0 0,1-1 0 0 0,0 0 0 0 0,0 1 0 0 0,0-1 0 0 0,0 1 0 0 0,0-1 0 0 0,0 0 0 0 0,0 1 0 0 0,0-1 0 0 0,0 0 0 0 0,1 1 0 0 0,-1-1 0 0 0,0 0 0 0 0,1 2 0 0 0,19 36-32 0 0,-5-9 115 0 0,-15-7-161 0 0,0-20 79 0 0,-1-1 0 0 0,1 1 0 0 0,0-1 1 0 0,0 1-1 0 0,0-1 0 0 0,0 1 0 0 0,0 0 1 0 0,1-1-1 0 0,-1 1 0 0 0,1-1 0 0 0,-1 1 1 0 0,1-1-1 0 0,0 0 0 0 0,2 5 0 0 0,-3-7 15 0 0,0-1-1 0 0,1 1 0 0 0,-1-1 1 0 0,0 1-1 0 0,0 0 0 0 0,0-1 0 0 0,1 1 1 0 0,-1-1-1 0 0,0 1 0 0 0,0-1 1 0 0,0 1-1 0 0,0-1 0 0 0,0 1 1 0 0,0-1-1 0 0,0 1 0 0 0,0-1 0 0 0,0 1 1 0 0,0-1-1 0 0,0 1 0 0 0,0 0 1 0 0,0-1-1 0 0,0 1 0 0 0,-1-1 0 0 0,1 1 1 0 0,0-1-1 0 0,0 1 0 0 0,0-1 1 0 0,-1 1-1 0 0,1 0 0 0 0,0-1 1 0 0,0 1-1 0 0,-1 0 0 0 0,1-1 0 0 0,0 1 1 0 0,-1 0-1 0 0,1-1 0 0 0,0 1 1 0 0,-1 0-1 0 0,1 0 0 0 0,-1-1 0 0 0,1 1 1 0 0,0 0-1 0 0,-1 0 0 0 0,1 0 1 0 0,-1 0-1 0 0,1-1 0 0 0,-1 1 1 0 0,1 0-1 0 0,0 0 0 0 0,-1 0 0 0 0,1 0 1 0 0,-1 0-1 0 0,1 0 0 0 0,-1 0 1 0 0,1 0-1 0 0,0 1 0 0 0,-1-1 0 0 0,1 0 1 0 0,-1 0-1 0 0,1 0 0 0 0,-1 0 1 0 0,1 1-1 0 0,-1-1 0 0 0,-1 1 37 0 0,-1-1 0 0 0,1 0 0 0 0,-1 0-1 0 0,1 0 1 0 0,0 0 0 0 0,-1-1 0 0 0,1 1 0 0 0,-1-1-1 0 0,1 1 1 0 0,0-1 0 0 0,-1 0 0 0 0,1 0 0 0 0,0 0 0 0 0,0 0-1 0 0,0-1 1 0 0,0 1 0 0 0,0 0 0 0 0,0-1 0 0 0,-2-2-1 0 0,-27-12 219 0 0,-6 13-381 0 0,33 3 119 0 0,0 0 0 0 0,-1 0 0 0 0,1 0 0 0 0,0 0 0 0 0,0-1 0 0 0,0 0 0 0 0,0 0 0 0 0,0 0 0 0 0,0 0 0 0 0,0-1 0 0 0,0 1 0 0 0,0-1 0 0 0,0 0 0 0 0,-5-5 0 0 0,9 7 79 0 0,-4-4 913 0 0</inkml:trace>
  <inkml:trace contextRef="#ctx0" brushRef="#br0" timeOffset="52">3199 3845 4321 0 0,'-2'-16'2706'0'0,"1"16"-2698"0"0,1 1 0 0 0,0-1 0 0 0,-1 1 0 0 0,1-1 0 0 0,0 1 0 0 0,-1-1 0 0 0,1 1 0 0 0,0-1 0 0 0,-1 1 1 0 0,1-1-1 0 0,0 1 0 0 0,0-1 0 0 0,0 1 0 0 0,-1-1 0 0 0,1 1 0 0 0,0 0 0 0 0,0-1 0 0 0,0 1 0 0 0,0-1 0 0 0,0 1 0 0 0,0 0 0 0 0,0-1 1 0 0,0 1-1 0 0,0 0 0 0 0,0-1 0 0 0,1 1 0 0 0,-1-1 0 0 0,0 1 0 0 0,1 0 0 0 0,-1 0 22 0 0,1 0-1 0 0,-1-1 0 0 0,1 1 1 0 0,0 0-1 0 0,0-1 1 0 0,-1 1-1 0 0,1-1 1 0 0,0 1-1 0 0,0-1 1 0 0,0 0-1 0 0,-1 1 1 0 0,1-1-1 0 0,0 0 1 0 0,0 1-1 0 0,0-1 1 0 0,0 0-1 0 0,0 0 1 0 0,0 0-1 0 0,0 0 0 0 0,0 0 1 0 0,-1 0-1 0 0,1 0 1 0 0,2-1-1 0 0,4 1-17 0 0,1 1-1 0 0,-1-1 0 0 0,1 1 0 0 0,-1 1 0 0 0,1-1 1 0 0,-1 2-1 0 0,0-1 0 0 0,14 7 0 0 0,-11-5 212 0 0,0 0 1 0 0,1 0-1 0 0,16 2 0 0 0,-18-5-183 0 0,0 1 0 0 0,0 0 0 0 0,0 0-1 0 0,0 1 1 0 0,0 0 0 0 0,0 0 0 0 0,0 1 0 0 0,-1 1 0 0 0,11 6 0 0 0,-16-9-31 0 0,0 0 1 0 0,1-1 0 0 0,-1 0 0 0 0,0 1 0 0 0,1-1-1 0 0,-1-1 1 0 0,1 1 0 0 0,0 0 0 0 0,-1-1 0 0 0,1 0-1 0 0,5 0 1 0 0,25 4 214 0 0,-70 21 156 0 0,23-16-350 0 0,-1-1 0 0 0,0 0-1 0 0,0-2 1 0 0,0 1 0 0 0,-1-2 0 0 0,-19 5-1 0 0,29-8-75 0 0,-22 6 52 0 0,-71 19 53 0 0,89-25-35 0 0,8-2-17 0 0,0 0-1 0 0,0 1 1 0 0,0-1-1 0 0,1 0 1 0 0,-1 1-1 0 0,0-1 1 0 0,-1 0 0 0 0,1 0-1 0 0,0 0 1 0 0,0 0-1 0 0,0 0 1 0 0,0 0-1 0 0,0 0 1 0 0,0-1 0 0 0,0 1-1 0 0,0 0 1 0 0,0-1-1 0 0,1 1 1 0 0,-1 0-1 0 0,0-1 1 0 0,0 1-1 0 0,0-1 1 0 0,0 0 0 0 0,0 1-1 0 0,1-1 1 0 0,-2 0-1 0 0,1-1-39 0 0,1 1 0 0 0,0 0 0 0 0,-1-1 0 0 0,1 1-1 0 0,0 0 1 0 0,0-1 0 0 0,0 1 0 0 0,0-1 0 0 0,0 1 0 0 0,0 0-1 0 0,0-1 1 0 0,0 1 0 0 0,0 0 0 0 0,1-1 0 0 0,-1 1 0 0 0,0 0-1 0 0,1-1 1 0 0,0-1 0 0 0,0 1 29 0 0,0-1 0 0 0,0 1 1 0 0,-1-1-1 0 0,1 1 0 0 0,-1-1 0 0 0,0 1 0 0 0,0-1 0 0 0,1 0 0 0 0,-2 1 1 0 0,1-1-1 0 0,0 1 0 0 0,0-1 0 0 0,-2-4 0 0 0,-17-16 127 0 0,17 22-114 0 0,0-1-1 0 0,0 0 1 0 0,0 0-1 0 0,1 0 1 0 0,-1 0-1 0 0,0-1 1 0 0,1 1-1 0 0,-1 0 1 0 0,-1-5-1 0 0,3 5-2 0 0,0 1 1 0 0,0-1-1 0 0,0 1 0 0 0,0 0 0 0 0,0-1 0 0 0,0 1 0 0 0,1 0 1 0 0,-1-1-1 0 0,1 1 0 0 0,-1 0 0 0 0,1 0 0 0 0,-1-1 1 0 0,1 1-1 0 0,1-2 0 0 0,-1 2 78 0 0,0-1 1 0 0,0 1-1 0 0,-1-1 0 0 0,1 1 0 0 0,0-1 1 0 0,-1 1-1 0 0,1-1 0 0 0,-1 0 0 0 0,1 1 1 0 0,-1-1-1 0 0,0 0 0 0 0,1-3 0 0 0,-2 5-77 0 0,1-1-1 0 0,0 1 0 0 0,0-1 1 0 0,-1 1-1 0 0,1-1 0 0 0,0 1 1 0 0,0-1-1 0 0,0 1 0 0 0,0 0 1 0 0,0-1-1 0 0,0 1 0 0 0,0-1 1 0 0,0 1-1 0 0,0-1 0 0 0,0 1 1 0 0,0-1-1 0 0,0 1 0 0 0,0-1 1 0 0,0 1-1 0 0,0-1 1 0 0,0 1-1 0 0,1-1 0 0 0,-1 1 1 0 0,0-1-1 0 0,0 1 0 0 0,1 0 1 0 0,-1-1-1 0 0,0 1 0 0 0,0-1 1 0 0,1 1-1 0 0,-1 0 0 0 0,0-1 1 0 0,1 1-1 0 0,-1 0 0 0 0,1-1 1 0 0,16 10-319 0 0,-8-3 407 0 0,-7-5-104 0 0,0 1 0 0 0,0 0 0 0 0,-1 0-1 0 0,1 0 1 0 0,-1 0 0 0 0,1 0-1 0 0,-1 0 1 0 0,1 0 0 0 0,-1 0 0 0 0,0 0-1 0 0,0 1 1 0 0,0-1 0 0 0,-1 1-1 0 0,1-1 1 0 0,0 1 0 0 0,-1-1 0 0 0,1 1-1 0 0,-1-1 1 0 0,0 1 0 0 0,0-1 0 0 0,0 5-1 0 0,0-3 14 0 0,0 0-1 0 0,1 0 1 0 0,-1 0 0 0 0,1-1-1 0 0,0 1 1 0 0,3 7 0 0 0,-4-9 9 0 0,1-1 0 0 0,0 0 1 0 0,0 1-1 0 0,0-1 0 0 0,0 0 1 0 0,0 0-1 0 0,0 0 0 0 0,0 0 1 0 0,1 0-1 0 0,-1 0 0 0 0,0 0 1 0 0,0-1-1 0 0,1 1 0 0 0,-1 0 1 0 0,0-1-1 0 0,1 1 0 0 0,-1-1 1 0 0,1 1-1 0 0,-1-1 0 0 0,1 0 1 0 0,-1 0-1 0 0,2 0 0 0 0,6 1 76 0 0,-1-1-1 0 0,1-1 0 0 0,-1 0 0 0 0,0 0 0 0 0,1-1 0 0 0,11-4 0 0 0,-15 5-28 0 0,-1 0 0 0 0,1-1 0 0 0,-1 0 0 0 0,1 0 0 0 0,-1-1 0 0 0,0 1 0 0 0,1-1 0 0 0,-1 0 0 0 0,0 0 0 0 0,-1-1 0 0 0,1 1 0 0 0,4-7 0 0 0,-8 10-67 0 0,0 0 0 0 0,1 0 0 0 0,-1 0 1 0 0,0 0-1 0 0,0 0 0 0 0,0 0 1 0 0,0 0-1 0 0,0-1 0 0 0,0 1 0 0 0,0 0 1 0 0,0 0-1 0 0,0 0 0 0 0,0 0 0 0 0,0 0 1 0 0,0 0-1 0 0,1 0 0 0 0,-1-1 0 0 0,0 1 1 0 0,0 0-1 0 0,0 0 0 0 0,0 0 0 0 0,0 0 1 0 0,0 0-1 0 0,0-1 0 0 0,0 1 0 0 0,0 0 1 0 0,0 0-1 0 0,0 0 0 0 0,0 0 0 0 0,0 0 1 0 0,-1 0-1 0 0,1-1 0 0 0,0 1 0 0 0,0 0 1 0 0,0 0-1 0 0,0 0 0 0 0,0 0 0 0 0,0 0 1 0 0,0 0-1 0 0,0 0 0 0 0,0-1 0 0 0,0 1 1 0 0,0 0-1 0 0,0 0 0 0 0,-1 0 1 0 0,1 0-1 0 0,0 0 0 0 0,0 0 0 0 0,0 0 1 0 0,0 0-1 0 0,0 0 0 0 0,0 0 0 0 0,0 0 1 0 0,-1 0-1 0 0,1 0 0 0 0,0 0 0 0 0,0 0 1 0 0,0 0-1 0 0,0 0 0 0 0,0 0 0 0 0,-13 1-332 0 0,-13 9 83 0 0,-19 8 178 0 0,16-6 243 0 0,22-8 25 0 0,8-2 88 0 0,8-1-260 0 0,-1 0 0 0 0,1-1 1 0 0,-1 0-1 0 0,1-1 1 0 0,0 0-1 0 0,-1 0 0 0 0,0-1 1 0 0,1 0-1 0 0,-1-1 0 0 0,0 0 1 0 0,0 0-1 0 0,0-1 1 0 0,13-8-1 0 0,-20 11-9 0 0,-1 1 1 0 0,0 0-1 0 0,0 0 1 0 0,1 0-1 0 0,-1 0 0 0 0,0 0 1 0 0,0 0-1 0 0,1-1 0 0 0,-1 1 1 0 0,0 0-1 0 0,0 0 1 0 0,1 0-1 0 0,-1-1 0 0 0,0 1 1 0 0,0 0-1 0 0,0 0 0 0 0,0-1 1 0 0,1 1-1 0 0,-1 0 1 0 0,0 0-1 0 0,0-1 0 0 0,0 1 1 0 0,0 0-1 0 0,0-1 0 0 0,0 1 1 0 0,0 0-1 0 0,0 0 1 0 0,0-1-1 0 0,0 1 0 0 0,0 0 1 0 0,0-1-1 0 0,0 1 0 0 0,0 0 1 0 0,0-1-1 0 0,0 1 1 0 0,0 0-1 0 0,0-1 0 0 0,0 1 1 0 0,0 0-1 0 0,0 0 0 0 0,0-1 1 0 0,0 1-1 0 0,-1-1 1 0 0,-14-5 53 0 0,-20 4-155 0 0,29 3 78 0 0,0-1 0 0 0,0 2 0 0 0,0-1 0 0 0,0 1 0 0 0,0 0 0 0 0,0 0 0 0 0,1 0 0 0 0,-1 1 0 0 0,1 0 0 0 0,-1 0 0 0 0,-6 6 0 0 0,25-23 851 0 0,-8 8-813 0 0,0 0 0 0 0,0 1 0 0 0,1-1 1 0 0,5-3-1 0 0,-10 8-29 0 0,1 1 0 0 0,-1-1 1 0 0,0 0-1 0 0,0 1 1 0 0,0-1-1 0 0,0 0 0 0 0,0 0 1 0 0,0 0-1 0 0,-1 0 1 0 0,1 0-1 0 0,0 0 0 0 0,0 0 1 0 0,-1 0-1 0 0,2-2 0 0 0,-3 3 25 0 0,0-1 0 0 0,0 1-1 0 0,0-1 1 0 0,0 1-1 0 0,0 0 1 0 0,0-1-1 0 0,0 1 1 0 0,0 0-1 0 0,0 0 1 0 0,0 0-1 0 0,0 0 1 0 0,-1 0-1 0 0,1 0 1 0 0,0 1-1 0 0,0-1 1 0 0,-1 0-1 0 0,-23 6 540 0 0,25-5-646 0 0,-1-1 1 0 0,0 0 0 0 0,1 1 0 0 0,-1-1 0 0 0,0 1-1 0 0,1-1 1 0 0,-1 1 0 0 0,1 0 0 0 0,-1-1 0 0 0,1 1-1 0 0,-1-1 1 0 0,1 1 0 0 0,0 0 0 0 0,-1 0 0 0 0,1-1-1 0 0,-1 1 1 0 0,1 0 0 0 0,0 0 0 0 0,0-1 0 0 0,0 1-1 0 0,-1 0 1 0 0,1 0 0 0 0,0 0 0 0 0,0-1 0 0 0,0 3-1 0 0,0-1-414 0 0,0 1-1 0 0,1 0 1 0 0,-1 0-1 0 0,1 0 1 0 0,-1-1-1 0 0,1 1 1 0 0,0 0-1 0 0,0-1 1 0 0,0 1-1 0 0,0-1 1 0 0,1 1-1 0 0,-1-1 1 0 0,1 1-1 0 0,-1-1 1 0 0,1 0-1 0 0,3 3 0 0 0,-1-1-2441 0 0</inkml:trace>
  <inkml:trace contextRef="#ctx0" brushRef="#br0" timeOffset="53">13235 2851 1632 0 0,'-1'0'24'0'0,"0"0"0"0"0,0 0-1 0 0,1 0 1 0 0,-1 0 0 0 0,0 0 0 0 0,0-1-1 0 0,0 1 1 0 0,0 0 0 0 0,1 0-1 0 0,-1-1 1 0 0,0 1 0 0 0,0 0-1 0 0,1-1 1 0 0,-1 1 0 0 0,0-1 0 0 0,0 1-1 0 0,1-1 1 0 0,-1 1 0 0 0,0-1-1 0 0,1 0 1 0 0,-1 1 0 0 0,1-1-1 0 0,-1 0 1 0 0,1 1 0 0 0,-1-1 0 0 0,1 0-1 0 0,0 0 1 0 0,-1 0 0 0 0,1 1-1 0 0,0-1 1 0 0,-1 0 0 0 0,1 0 0 0 0,0 0-1 0 0,0 0 1 0 0,0-1 0 0 0,3-28 1319 0 0,-4 25-893 0 0,1 5-439 0 0,0-1 0 0 0,-1 1-1 0 0,1 0 1 0 0,0 0 0 0 0,0-1 0 0 0,0 1-1 0 0,0 0 1 0 0,0 0 0 0 0,0-1 0 0 0,0 1-1 0 0,0 0 1 0 0,0-1 0 0 0,0 1 0 0 0,-1 0-1 0 0,1-1 1 0 0,0 1 0 0 0,1 0-1 0 0,-1-1 1 0 0,0 1 0 0 0,0 0 0 0 0,0-1-1 0 0,0 1 1 0 0,0 0 0 0 0,0 0 0 0 0,0-1-1 0 0,0 1 1 0 0,0 0 0 0 0,1-1 0 0 0,-1 1-1 0 0,0 0 1 0 0,0 0 0 0 0,0 0-1 0 0,0-1 1 0 0,1 1 0 0 0,-1 0 0 0 0,0 0-1 0 0,0-1 1 0 0,1 1 0 0 0,-1 0 0 0 0,0 0-1 0 0,0 0 1 0 0,1 0 0 0 0,-1 0 0 0 0,0 0-1 0 0,1-1 1 0 0,-1 1 0 0 0,0 0-18 0 0,26 18 1445 0 0,24 72-1437 0 0,-27-29 2 0 0,-19-47-15 0 0,0-1 1 0 0,1 0-1 0 0,9 17 0 0 0,-13-28-55 0 0,0-1 0 0 0,0 0 0 0 0,0 0-1 0 0,0 1 1 0 0,0-1 0 0 0,0 0 0 0 0,1 0 0 0 0,-1 0 0 0 0,0-1-1 0 0,1 1 1 0 0,-1 0 0 0 0,0 0 0 0 0,1-1 0 0 0,-1 1 0 0 0,1-1 0 0 0,-1 1-1 0 0,3-1 1 0 0,-4 0 42 0 0,0 0 1 0 0,0 1-1 0 0,0-1 0 0 0,1 0 0 0 0,-1 0 1 0 0,0 0-1 0 0,0 0 0 0 0,0 0 0 0 0,0 0 1 0 0,1 0-1 0 0,-1 0 0 0 0,0 0 0 0 0,0-1 1 0 0,0 1-1 0 0,0 0 0 0 0,1 0 0 0 0,-1 0 0 0 0,0 0 1 0 0,0 0-1 0 0,0 0 0 0 0,0 0 0 0 0,1 0 1 0 0,-1 0-1 0 0,0 0 0 0 0,0-1 0 0 0,0 1 1 0 0,0 0-1 0 0,0 0 0 0 0,0 0 0 0 0,0 0 1 0 0,1 0-1 0 0,-1-1 0 0 0,0 1 0 0 0,0 0 0 0 0,0 0 1 0 0,0 0-1 0 0,0-1 0 0 0,0 1 0 0 0,0 0 1 0 0,0 0-1 0 0,0 0 0 0 0,0 0 0 0 0,0-1 1 0 0,-11-14-51 0 0,5 8 55 0 0,1 0-1 0 0,-1-1 0 0 0,1 1 0 0 0,0-1 0 0 0,1-1 1 0 0,0 1-1 0 0,-4-12 0 0 0,4 11 171 0 0,0 0 1 0 0,0 0-1 0 0,-1 0 1 0 0,0 1-1 0 0,0 0 1 0 0,-7-9-1 0 0,6 12 80 0 0,0 0 0 0 0,-1 0 0 0 0,-12-8 0 0 0,15 11-173 0 0,-1-1-1 0 0,1 0 0 0 0,-1 0 0 0 0,1 0 1 0 0,0 0-1 0 0,0-1 0 0 0,0 0 0 0 0,1 0 1 0 0,-1 0-1 0 0,1 0 0 0 0,-5-7 0 0 0,8 8 18 0 0,-1 1-1 0 0,1-1 0 0 0,0 1 1 0 0,-1 0-1 0 0,1-1 1 0 0,0 1-1 0 0,0-1 0 0 0,1 1 1 0 0,-1-3-1 0 0,0 4-63 0 0,0 0 0 0 0,0 0 0 0 0,0 0-1 0 0,1 0 1 0 0,-1 1 0 0 0,0-1 0 0 0,0 0 0 0 0,0 0 0 0 0,1 0 0 0 0,-1 1-1 0 0,0-1 1 0 0,1 0 0 0 0,-1 0 0 0 0,0 0 0 0 0,1 1 0 0 0,-1-1 0 0 0,1 0-1 0 0,-1 1 1 0 0,1-1 0 0 0,0 1 0 0 0,-1-1 0 0 0,1 1 0 0 0,-1-1-1 0 0,1 1 1 0 0,0-1 0 0 0,0 1 0 0 0,0-1 0 0 0,8 37 897 0 0,19 23-638 0 0,-20-43-151 0 0,0 0 0 0 0,11 34 0 0 0,-17-45-105 0 0,0-1 1 0 0,0 0 0 0 0,0 0 0 0 0,0 0 0 0 0,1 0-1 0 0,0-1 1 0 0,0 1 0 0 0,4 4 0 0 0,-4-6-2 0 0,-1 1 1 0 0,1-1 0 0 0,-1 1-1 0 0,0-1 1 0 0,0 1-1 0 0,0 0 1 0 0,0 0-1 0 0,0 0 1 0 0,-1 0 0 0 0,1 0-1 0 0,-1 0 1 0 0,0 1-1 0 0,0-1 1 0 0,0 0-1 0 0,1 6 1 0 0,-5 3 178 0 0,-5-18-185 0 0,-4-18-14 0 0,3-1-299 0 0,-1 1-1 0 0,-1 0 0 0 0,-1 0 1 0 0,-1 1-1 0 0,-1 1 1 0 0,0 1-1 0 0,-19-21 0 0 0,22 26 285 0 0,8 11 880 0 0,5 3-383 0 0,15 7-125 0 0,-14-3-178 0 0,0-1-1 0 0,1 0 0 0 0,-1 0 0 0 0,0 0 1 0 0,1 0-1 0 0,-1-1 0 0 0,1 1 0 0 0,4-1 0 0 0,9-6-15 0 0,-3 1-163 0 0,0 1 0 0 0,0 0 0 0 0,0 1 1 0 0,0 1-1 0 0,0 0 0 0 0,21 1 1 0 0,-12 5-343 0 0,-23-3 354 0 0,-1 0 0 0 0,0 0 0 0 0,1 0 0 0 0,-1 1 0 0 0,1-1 0 0 0,-1 0-1 0 0,1 0 1 0 0,-1 1 0 0 0,1-1 0 0 0,0 0 0 0 0,-1 1 0 0 0,1-1 0 0 0,0 0 0 0 0,0 1 0 0 0,0 2 0 0 0,-2 43-149 0 0,0-13 214 0 0,0-9 159 0 0,3 49-1 0 0,1-18 34 0 0,-4-93-277 0 0,3-19-819 0 0,-3-88-1299 0 0,2 143 2134 0 0,0 1 0 0 0,0-1 0 0 0,0 0-1 0 0,0 0 1 0 0,1 1 0 0 0,-1-1 0 0 0,0 0-1 0 0,-1 0 1 0 0,1 1 0 0 0,0-1 0 0 0,0 0-1 0 0,0 1 1 0 0,0-1 0 0 0,0 0 0 0 0,-1 0 0 0 0,1 1-1 0 0,0-1 1 0 0,-1 0 0 0 0,1 1 0 0 0,0-1-1 0 0,-1 1 1 0 0,1-1 0 0 0,-1 0 0 0 0,1 1-1 0 0,-1-1 1 0 0,0 0 0 0 0,-7 17-180 0 0,-6 34 264 0 0,12-43 191 0 0,-1 7-79 0 0,0-1 0 0 0,0 0 1 0 0,1 1-1 0 0,1 0 0 0 0,0 0 1 0 0,0-1-1 0 0,3 25 0 0 0,8-90 1193 0 0,-7 23-2098 0 0,-2 17 477 0 0,0 1 0 0 0,0-1 1 0 0,-1 0-1 0 0,-1 1 0 0 0,-1-14 0 0 0,2 32 192 0 0,-1 0-1 0 0,0-1 0 0 0,0 1 1 0 0,-1 0-1 0 0,-2 8 0 0 0,-2 5 124 0 0,-17 59 2216 0 0,25-88-2318 0 0,0-1-1 0 0,-1 1 1 0 0,0-1-1 0 0,0 1 1 0 0,-1-1-1 0 0,0 0 1 0 0,-3-13-1 0 0,3 16-186 0 0,-1-1-1 0 0,-1 1 1 0 0,1-1-1 0 0,-1 1 1 0 0,-1 0-1 0 0,1 0 1 0 0,-1 0-1 0 0,0 0 1 0 0,0 0 0 0 0,-6-7-1 0 0,9 13 234 0 0,-1 0-1 0 0,0 0 1 0 0,1 0-1 0 0,-1 1 1 0 0,0-1-1 0 0,1 0 1 0 0,-1 1 0 0 0,0-1-1 0 0,0 1 1 0 0,0-1-1 0 0,1 1 1 0 0,-1-1-1 0 0,0 1 1 0 0,0-1 0 0 0,0 1-1 0 0,0 0 1 0 0,0-1-1 0 0,0 1 1 0 0,0 0-1 0 0,0 0 1 0 0,0 0 0 0 0,0 0-1 0 0,0 0 1 0 0,0 0-1 0 0,0 0 1 0 0,0 0-1 0 0,-1 1 1 0 0,0 0-5 0 0,0 0 0 0 0,0 1 1 0 0,0-1-1 0 0,0 0 0 0 0,0 1 0 0 0,0 0 1 0 0,0-1-1 0 0,0 1 0 0 0,1 0 1 0 0,-4 4-1 0 0,0 2 100 0 0,0 1 1 0 0,0 0 0 0 0,0 0-1 0 0,-5 16 1 0 0,7 2 261 0 0,3-27-378 0 0,0 0 1 0 0,0 0 0 0 0,0 0-1 0 0,0 1 1 0 0,0-1 0 0 0,0 0-1 0 0,0 0 1 0 0,0 0 0 0 0,0 0-1 0 0,0 0 1 0 0,0 0 0 0 0,0 0-1 0 0,0 1 1 0 0,0-1 0 0 0,1 0-1 0 0,-1 0 1 0 0,0 0 0 0 0,0 0-1 0 0,0 0 1 0 0,0 0 0 0 0,0 0-1 0 0,0 0 1 0 0,0 0-1 0 0,0 0 1 0 0,0 1 0 0 0,0-1-1 0 0,0 0 1 0 0,0 0 0 0 0,1 0-1 0 0,-1 0 1 0 0,0 0 0 0 0,0 0-1 0 0,0 0 1 0 0,0 0 0 0 0,0 0-1 0 0,0 0 1 0 0,0 0 0 0 0,0 0-1 0 0,1 0 1 0 0,-1 0 0 0 0,0 0-1 0 0,0 0 1 0 0,0 0 0 0 0,0 0-1 0 0,0 0 1 0 0,0 0 0 0 0,0 0-1 0 0,0 0 1 0 0,1 0 0 0 0,-1 0-1 0 0,0 0 1 0 0,0 0-1 0 0,0 0 1 0 0,8-14 261 0 0,-5 8-296 0 0,1 0 1 0 0,-2 0-1 0 0,1-1 1 0 0,-1 0-1 0 0,0 1 1 0 0,0-1-1 0 0,-1 0 1 0 0,0 0-1 0 0,1-10 1 0 0,-5 10-158 0 0,1 15-37 0 0,0 14 333 0 0,2-21-93 0 0,0 1 1 0 0,1-1-1 0 0,-1 1 0 0 0,0-1 0 0 0,0 1 1 0 0,1-1-1 0 0,-1 0 0 0 0,0 1 1 0 0,1-1-1 0 0,0 1 0 0 0,-1-1 1 0 0,1 0-1 0 0,0 1 0 0 0,-1-1 1 0 0,1 0-1 0 0,0 0 0 0 0,0 0 1 0 0,0 0-1 0 0,0 0 0 0 0,0 0 1 0 0,0 0-1 0 0,2 1 0 0 0,-2-2-3 0 0,1 0 0 0 0,0 0-1 0 0,-1-1 1 0 0,1 1 0 0 0,-1 0-1 0 0,1-1 1 0 0,-1 1 0 0 0,1-1-1 0 0,-1 0 1 0 0,1 1 0 0 0,-1-1-1 0 0,0 0 1 0 0,1 0 0 0 0,-1 0-1 0 0,0 0 1 0 0,0 0 0 0 0,0-1-1 0 0,0 1 1 0 0,2-3 0 0 0,6-7-16 0 0,-7 8-7 0 0,0 1-1 0 0,-1-1 1 0 0,1 1 0 0 0,0 0-1 0 0,0 0 1 0 0,0 0 0 0 0,1 0 0 0 0,-1 0-1 0 0,0 0 1 0 0,4-1 0 0 0,-1 47 146 0 0,-1-19-247 0 0,-4-25 98 0 0,0 0 0 0 0,0 0-1 0 0,0 0 1 0 0,0 0 0 0 0,0 0-1 0 0,0 0 1 0 0,1 0-1 0 0,-1 0 1 0 0,0 0 0 0 0,0 0-1 0 0,0 0 1 0 0,0 0 0 0 0,0 0-1 0 0,0 0 1 0 0,0 0 0 0 0,0 0-1 0 0,0 0 1 0 0,0 0 0 0 0,0 0-1 0 0,0 0 1 0 0,0 0 0 0 0,0 0-1 0 0,0 0 1 0 0,0 0 0 0 0,0 0-1 0 0,0 0 1 0 0,0 0 0 0 0,0 0-1 0 0,0 0 1 0 0,0 0 0 0 0,0 0-1 0 0,1 0 1 0 0,-1 0 0 0 0,0 0-1 0 0,0 0 1 0 0,0 0 0 0 0,0 0-1 0 0,0 0 1 0 0,0 0 0 0 0,0 0-1 0 0,0 0 1 0 0,0 0 0 0 0,0 0-1 0 0,0-15-509 0 0,-1 7 367 0 0,-1-26-312 0 0,6 41-4143 0 0</inkml:trace>
  <inkml:trace contextRef="#ctx0" brushRef="#br2" timeOffset="54">12092 391 384 0 0,'-9'6'9232'0'0,"0"-2"-6441"0"0,9-8-2298 0 0,0-1 0 0 0,0 1 0 0 0,1-1 1 0 0,-1 1-1 0 0,3-8 0 0 0,5-8-407 0 0,1 2-1 0 0,0-1 1 0 0,1 1 0 0 0,1 0 0 0 0,14-17-1 0 0,14-23-34 0 0,-17 30 76 0 0,-20 26-598 0 0,-5 4 236 0 0,-9 11-611 0 0,-2 5-2307 0 0,7-2-4474 0 0</inkml:trace>
  <inkml:trace contextRef="#ctx0" brushRef="#br2" timeOffset="55">12260 19 1544 0 0,'-2'-14'5707'0'0,"0"13"-5612"0"0,-1 0-1 0 0,0 0 1 0 0,1 0-1 0 0,-1 1 1 0 0,0-1 0 0 0,0 1-1 0 0,0 0 1 0 0,0 0 0 0 0,1 0-1 0 0,-1 1 1 0 0,0-1 0 0 0,0 0-1 0 0,1 1 1 0 0,-1 0-1 0 0,0 0 1 0 0,0 0 0 0 0,1 0-1 0 0,-1 0 1 0 0,-3 3 0 0 0,3-3-81 0 0,0 1 0 0 0,0 0 0 0 0,0 0 1 0 0,0 0-1 0 0,0 0 0 0 0,0 0 0 0 0,1 0 0 0 0,-1 1 1 0 0,1 0-1 0 0,-1-1 0 0 0,1 1 0 0 0,0 0 1 0 0,0 0-1 0 0,0 1 0 0 0,-2 4 0 0 0,4-6-19 0 0,-1 1 0 0 0,1 0 0 0 0,0-1 0 0 0,0 1 0 0 0,1-1 0 0 0,-1 1 0 0 0,0 0-1 0 0,1-1 1 0 0,-1 1 0 0 0,1-1 0 0 0,0 1 0 0 0,0-1 0 0 0,0 0 0 0 0,0 1 0 0 0,0-1-1 0 0,0 0 1 0 0,1 0 0 0 0,-1 0 0 0 0,1 0 0 0 0,-1 0 0 0 0,3 2 0 0 0,2 2 44 0 0,-1-1 1 0 0,1 0 0 0 0,0 0-1 0 0,0 0 1 0 0,11 5 0 0 0,-11-10 184 0 0,-1 0 0 0 0,1-1 0 0 0,-1 0 0 0 0,1 0 0 0 0,-1 0 0 0 0,0-1 0 0 0,1 0 0 0 0,-1 0 0 0 0,0 0 0 0 0,6-4 0 0 0,-6 3-183 0 0,-1 0 0 0 0,0 0 0 0 0,0-1 1 0 0,1 1-1 0 0,-2-1 0 0 0,1 0 0 0 0,0 0 0 0 0,2-4 0 0 0,-5 6 5 0 0,0 1-1 0 0,0-1 1 0 0,0 1-1 0 0,0-1 1 0 0,-1 0-1 0 0,1 1 1 0 0,-1-1 0 0 0,1 0-1 0 0,-1 1 1 0 0,1-1-1 0 0,-1 0 1 0 0,0 0-1 0 0,0 1 1 0 0,0-1-1 0 0,0 0 1 0 0,0 0 0 0 0,0 0-1 0 0,0 1 1 0 0,-1-1-1 0 0,1 0 1 0 0,0 0-1 0 0,-1 1 1 0 0,1-1-1 0 0,-1 0 1 0 0,0 1 0 0 0,0-1-1 0 0,1 1 1 0 0,-3-3-1 0 0,2 3-31 0 0,0-1 1 0 0,-1 0-1 0 0,1 0 0 0 0,-1 1 0 0 0,0-1 0 0 0,1 1 0 0 0,-1-1 0 0 0,0 1 0 0 0,0 0 1 0 0,0 0-1 0 0,0 0 0 0 0,0 0 0 0 0,0 0 0 0 0,0 0 0 0 0,0 0 0 0 0,0 1 0 0 0,0 0 1 0 0,-5-1-1 0 0,-1 1 146 0 0,0 0 0 0 0,0 1 1 0 0,-15 3-1 0 0,12-2 49 0 0,10-2-163 0 0,-1 0-1 0 0,0 0 1 0 0,1 0-1 0 0,-1 0 1 0 0,0 0-1 0 0,1 0 1 0 0,-1-1-1 0 0,1 1 1 0 0,-1 0-1 0 0,-2-2 1 0 0,-7 0-2920 0 0,10 3 2267 0 0,0 0 0 0 0,1 0 0 0 0,-1 0 0 0 0,0-1 0 0 0,1 1 0 0 0,-1 0 0 0 0,1 0 0 0 0,-1 0 0 0 0,1 0 0 0 0,-1 0 0 0 0,1 0 0 0 0,-1 0 0 0 0,1 0 0 0 0,-1 3 0 0 0,0 0-2030 0 0</inkml:trace>
  <inkml:trace contextRef="#ctx0" brushRef="#br2" timeOffset="56">5903 6936 3817 0 0,'-16'14'4419'0'0,"12"-10"-2193"0"0,19-12-916 0 0,115-59-606 0 0,-121 63-516 0 0,-8 4-147 0 0,0 0-1 0 0,0-1 1 0 0,0 1 0 0 0,-1 0-1 0 0,1 0 1 0 0,0-1-1 0 0,0 1 1 0 0,0 0-1 0 0,-1-1 1 0 0,1 1 0 0 0,0-1-1 0 0,-1 1 1 0 0,1-1-1 0 0,0 0 1 0 0,-1 1-1 0 0,1-1 1 0 0,0 0 0 0 0,-1 1-1 0 0,1-1 1 0 0,-1 0-1 0 0,1 0 1 0 0,-1 1-1 0 0,0-1 1 0 0,1 0 0 0 0,-1 0-1 0 0,0 0 1 0 0,1-1-1 0 0,1 0-38 0 0,-1 0 0 0 0,1-1 0 0 0,0 1 0 0 0,1 0 0 0 0,-1 0 0 0 0,0 0 0 0 0,0 1 0 0 0,1-1 0 0 0,-1 0 0 0 0,1 1 0 0 0,0 0 0 0 0,-1-1 0 0 0,1 1 0 0 0,4-1 0 0 0,-11 4-100 0 0,7-1 138 0 0,-3-1-33 0 0,34-8-10464 0 0,-30 7 8271 0 0</inkml:trace>
  <inkml:trace contextRef="#ctx0" brushRef="#br2" timeOffset="57">6234 6754 2593 0 0,'0'-1'114'0'0,"0"0"1"0"0,0 0-1 0 0,0 0 1 0 0,0 0 0 0 0,0 0-1 0 0,-1 0 1 0 0,1 0 0 0 0,0 1-1 0 0,0-1 1 0 0,-1 0 0 0 0,1 0-1 0 0,0 0 1 0 0,-1 0-1 0 0,1 0 1 0 0,-1 0 0 0 0,1 1-1 0 0,-1-1 1 0 0,1 0 0 0 0,-1 0-1 0 0,1 1 1 0 0,-1-1-1 0 0,0 0 1 0 0,0 1 0 0 0,1-1-1 0 0,-1 1 1 0 0,0-1 0 0 0,0 1-1 0 0,1-1 1 0 0,-1 1 0 0 0,0 0-1 0 0,0-1 1 0 0,0 1-1 0 0,0 0 1 0 0,0 0 0 0 0,1 0-1 0 0,-1 0 1 0 0,0 0 0 0 0,0 0-1 0 0,-1 0 1 0 0,-6 0-203 0 0,0 1 1 0 0,1 1 0 0 0,0-1-1 0 0,-10 4 1 0 0,-12 2 650 0 0,27-7-533 0 0,0 1 0 0 0,0-1 0 0 0,0 1 0 0 0,-1-1 0 0 0,1 1 0 0 0,0 0 0 0 0,0 0 1 0 0,0 0-1 0 0,1 0 0 0 0,-1 0 0 0 0,0 1 0 0 0,0-1 0 0 0,0 1 0 0 0,1-1 0 0 0,-1 1 0 0 0,1 0 0 0 0,-1-1 0 0 0,1 1 0 0 0,0 0 0 0 0,-1 0 0 0 0,1 0 0 0 0,0 0 0 0 0,-1 3 0 0 0,1-2 26 0 0,0 0 0 0 0,0-1 0 0 0,0 1 0 0 0,0 0 0 0 0,0 0 0 0 0,1 0 0 0 0,-1 0 0 0 0,1 0 0 0 0,-1 0 0 0 0,1 0 0 0 0,0 0 0 0 0,0 0 0 0 0,1 0 0 0 0,-1 0 0 0 0,1 0 0 0 0,-1 0 0 0 0,3 6 0 0 0,-2-7 7 0 0,0 1 0 0 0,1-1 1 0 0,0 0-1 0 0,-1 0 1 0 0,1 0-1 0 0,0 0 1 0 0,0 0-1 0 0,4 2 0 0 0,-5-2-21 0 0,1-1-1 0 0,0 1 0 0 0,0 0 0 0 0,0-1 1 0 0,-1 1-1 0 0,1 0 0 0 0,-1 0 0 0 0,1 0 1 0 0,-1 0-1 0 0,0 1 0 0 0,1-1 0 0 0,0 4 0 0 0,-1-5 18 0 0,0 1 0 0 0,-1-1-1 0 0,1 1 1 0 0,0-1-1 0 0,0 1 1 0 0,0-1-1 0 0,0 0 1 0 0,0 0-1 0 0,0 1 1 0 0,1-1-1 0 0,-1 0 1 0 0,0 0-1 0 0,1 0 1 0 0,-1 0 0 0 0,0-1-1 0 0,1 1 1 0 0,-1 0-1 0 0,1-1 1 0 0,-1 1-1 0 0,1-1 1 0 0,-1 1-1 0 0,1-1 1 0 0,0 0-1 0 0,-1 0 1 0 0,1 0-1 0 0,-1 0 1 0 0,1 0 0 0 0,-1 0-1 0 0,1 0 1 0 0,0 0-1 0 0,-1-1 1 0 0,1 1-1 0 0,-1-1 1 0 0,1 1-1 0 0,-1-1 1 0 0,2 0-1 0 0,2-1 17 0 0,-1 0-1 0 0,1 0 0 0 0,-1 0 1 0 0,1 0-1 0 0,-1-1 0 0 0,0 0 1 0 0,0 0-1 0 0,0 0 0 0 0,0 0 1 0 0,-1-1-1 0 0,4-4 0 0 0,-2 1 205 0 0,-1-1-1 0 0,0 0 1 0 0,-1 0 0 0 0,0-1-1 0 0,3-10 1 0 0,-6 16-206 0 0,0 0 0 0 0,-1 0 0 0 0,1 0 0 0 0,-1 0 1 0 0,1 0-1 0 0,-1 1 0 0 0,0-1 0 0 0,0 0 0 0 0,0 0 1 0 0,0 0-1 0 0,0 1 0 0 0,-1-1 0 0 0,1 1 0 0 0,-3-3 1 0 0,1 0-42 0 0,0 0 0 0 0,-1 1 0 0 0,1 0 0 0 0,-1-1 0 0 0,0 2 0 0 0,-6-6 0 0 0,7 6-37 0 0,0 2 0 0 0,0-1-1 0 0,0 0 1 0 0,0 1 0 0 0,0-1-1 0 0,0 1 1 0 0,0 0 0 0 0,0 0-1 0 0,0 0 1 0 0,-1 1 0 0 0,1-1-1 0 0,0 1 1 0 0,-1 0 0 0 0,1 0-1 0 0,0 0 1 0 0,-1 0 0 0 0,1 1-1 0 0,0-1 1 0 0,0 1 0 0 0,-1 0-1 0 0,1 0 1 0 0,0 0 0 0 0,0 0-1 0 0,0 1 1 0 0,0 0 0 0 0,0-1-1 0 0,0 1 1 0 0,1 0 0 0 0,-1 1-1 0 0,0-1 1 0 0,1 0 0 0 0,0 1-1 0 0,-1-1 1 0 0,1 1 0 0 0,0 0-1 0 0,0 0 1 0 0,0 0 0 0 0,1 0-1 0 0,-3 6 1 0 0,-2 4 4 0 0,5-11 1 0 0,0 1-1 0 0,0-1 0 0 0,0 1 1 0 0,0 0-1 0 0,0-1 1 0 0,0 1-1 0 0,0 0 1 0 0,1-1-1 0 0,0 1 0 0 0,-1 0 1 0 0,1 0-1 0 0,0-1 1 0 0,0 1-1 0 0,0 0 1 0 0,1 0-1 0 0,0 4 0 0 0,0-4-69 0 0,-1 0-1 0 0,1-1 0 0 0,0 1 0 0 0,0-1 1 0 0,0 1-1 0 0,0-1 0 0 0,1 1 0 0 0,-1-1 0 0 0,0 0 1 0 0,1 0-1 0 0,0 0 0 0 0,3 4 0 0 0,20 7-5531 0 0,-8-7-649 0 0,-12-4 3617 0 0</inkml:trace>
  <inkml:trace contextRef="#ctx0" brushRef="#br3" timeOffset="58">8547 5836 3321 0 0,'-6'12'2850'0'0,"-17"23"-2830"0"0,13-19 2007 0 0,9-12-1754 0 0,0 0 1 0 0,0 1-1 0 0,0-1 1 0 0,1 1 0 0 0,-1-1-1 0 0,1 1 1 0 0,0-1-1 0 0,0 1 1 0 0,0-1 0 0 0,1 1-1 0 0,0-1 1 0 0,0 1-1 0 0,1 4 1 0 0,2 23-161 0 0,-4-5 314 0 0,1-7-3109 0 0,-1-1 0 0 0,-1 1 0 0 0,-6 37 0 0 0,5-51 1118 0 0</inkml:trace>
  <inkml:trace contextRef="#ctx0" brushRef="#br3" timeOffset="59">6303 6788 1896 0 0,'-9'1'2008'0'0,"-7"1"-1818"0"0,16-2-111 0 0,0 0 0 0 0,0 0 0 0 0,-1-1 0 0 0,1 1 0 0 0,0 0 0 0 0,0 0 1 0 0,-1 0-1 0 0,1 0 0 0 0,0-1 0 0 0,0 1 0 0 0,0 0 0 0 0,-1 0 0 0 0,1-1 0 0 0,0 1 0 0 0,0 0 0 0 0,0 0 0 0 0,0-1 0 0 0,0 1 0 0 0,-1 0 0 0 0,1 0 0 0 0,0-1 0 0 0,0 1 0 0 0,0 0 0 0 0,0-1 0 0 0,0 1 0 0 0,0 0 0 0 0,0-1 0 0 0,0 1 0 0 0,0 0 0 0 0,0-1 0 0 0,0 1 0 0 0,0 0 0 0 0,0 0 0 0 0,0-1 1 0 0,0 1-1 0 0,1 0 0 0 0,-1-1 0 0 0,0 1 0 0 0,0 0 0 0 0,0 0 0 0 0,0-1 0 0 0,0 1 0 0 0,1 0 0 0 0,-1 0 0 0 0,0-1 0 0 0,0 1 0 0 0,0 0 0 0 0,1 0 0 0 0,-1-1-58 0 0,0 1 1 0 0,0 0-1 0 0,0 0 0 0 0,0 0 1 0 0,0 0-1 0 0,0 0 0 0 0,0-1 0 0 0,0 1 1 0 0,0 0-1 0 0,0 0 0 0 0,1 0 1 0 0,-1 0-1 0 0,0 0 0 0 0,0 0 1 0 0,0 0-1 0 0,0-1 0 0 0,0 1 1 0 0,0 0-1 0 0,0 0 0 0 0,1 0 0 0 0,-1 0 1 0 0,0 0-1 0 0,0 0 0 0 0,0 0 1 0 0,0 0-1 0 0,0 0 0 0 0,0 0 1 0 0,1 0-1 0 0,-1 0 0 0 0,0 0 0 0 0,0 0 1 0 0,0 0-1 0 0,0 0 0 0 0,0 0 1 0 0,1 0-1 0 0,-1 0 0 0 0,0 0 1 0 0,0 0-1 0 0,0 0 0 0 0,0 0 0 0 0,0 0 1 0 0,1 0-1 0 0,-1 0 0 0 0,0 0 1 0 0,0 0-1 0 0,0 0 0 0 0,0 0 1 0 0,0 1-1 0 0,0-1 0 0 0,0 0 1 0 0,1 0-1 0 0,-1 0 0 0 0,0 0 0 0 0,7 11 17 0 0,-6-9 19 0 0,-1-1 1 0 0,1 0-1 0 0,-1 0 1 0 0,1 1-1 0 0,0-1 1 0 0,0 0-1 0 0,-1 0 1 0 0,1 0-1 0 0,0 0 0 0 0,0 0 1 0 0,0 0-1 0 0,0 0 1 0 0,0-1-1 0 0,0 1 1 0 0,0 0-1 0 0,2 0 0 0 0,11-1 336 0 0,-6 0-391 0 0,0-1 1 0 0,0 2-1 0 0,0-1 0 0 0,0 1 0 0 0,-1 0 1 0 0,1 1-1 0 0,0 0 0 0 0,-1 0 0 0 0,1 1 1 0 0,9 5-1 0 0,-4-6-1389 0 0,-5-4-4733 0 0</inkml:trace>
  <inkml:trace contextRef="#ctx0" brushRef="#br3" timeOffset="60">6567 6827 2753 0 0,'-2'-2'2549'0'0,"-9"-7"377"0"0,11 9-2911 0 0,-1 1 1 0 0,1-1-1 0 0,-1 0 1 0 0,1 0-1 0 0,0 0 1 0 0,-1 1 0 0 0,1-1-1 0 0,-1 0 1 0 0,1 1-1 0 0,-1-1 1 0 0,1 0-1 0 0,0 1 1 0 0,-1-1 0 0 0,1 0-1 0 0,0 1 1 0 0,-1-1-1 0 0,1 1 1 0 0,0-1-1 0 0,-1 1 1 0 0,1-1 0 0 0,0 1-1 0 0,0-1 1 0 0,0 1-1 0 0,-1-1 1 0 0,1 1-1 0 0,0-1 1 0 0,0 1 0 0 0,0-1-1 0 0,0 1 1 0 0,0 0-1 0 0,0 0 1 0 0,4-1 245 0 0,0 0 1 0 0,-1 0-1 0 0,1-1 0 0 0,0 0 1 0 0,-1 0-1 0 0,1 0 1 0 0,0 0-1 0 0,3-2 0 0 0,27-8-485 0 0,63-10 0 0 0,-93 20-13 0 0,1 0 1 0 0,-1 1-1 0 0,1-1 0 0 0,-1 1 0 0 0,1 0 1 0 0,-1 1-1 0 0,7 1 0 0 0,16 9-5916 0 0</inkml:trace>
  <inkml:trace contextRef="#ctx0" brushRef="#br3" timeOffset="61">7045 6795 1984 0 0,'-9'-3'5134'0'0,"12"-4"-1847"0"0,-2 7-3218 0 0,0-1-1 0 0,0 0 1 0 0,0 1-1 0 0,0-1 1 0 0,0 1-1 0 0,0-1 1 0 0,0 1-1 0 0,0 0 0 0 0,0-1 1 0 0,0 1-1 0 0,0 0 1 0 0,0 0-1 0 0,0 0 1 0 0,0-1-1 0 0,1 1 1 0 0,-1 1-1 0 0,0-1 1 0 0,0 0-1 0 0,1 0 1 0 0,20 7-31 0 0,-1-2 1 0 0,1 0 0 0 0,0-2 0 0 0,34 2 0 0 0,-34-4-197 0 0,-15-1-209 0 0,0 0 1 0 0,0-1 0 0 0,0 0 0 0 0,10-2 0 0 0,-11 1-928 0 0,1 0 0 0 0,-1 1 0 0 0,0 1 0 0 0,0-1 0 0 0,12 1 0 0 0,-15 0-602 0 0</inkml:trace>
  <inkml:trace contextRef="#ctx0" brushRef="#br3" timeOffset="62">7440 6792 4937 0 0,'0'0'47'0'0,"0"0"1"0"0,0 0-1 0 0,0 0 0 0 0,0-1 0 0 0,0 1 1 0 0,0 0-1 0 0,0 0 0 0 0,-1-1 1 0 0,1 1-1 0 0,0 0 0 0 0,0 0 0 0 0,0 0 1 0 0,0-1-1 0 0,0 1 0 0 0,0 0 1 0 0,0 0-1 0 0,0-1 0 0 0,1 1 0 0 0,-1 0 1 0 0,0 0-1 0 0,0 0 0 0 0,0-1 0 0 0,0 1 1 0 0,0 0-1 0 0,0 0 0 0 0,0-1 1 0 0,0 1-1 0 0,0 0 0 0 0,1 0 0 0 0,-1 0 1 0 0,0 0-1 0 0,0-1 0 0 0,0 1 1 0 0,0 0-1 0 0,1 0 0 0 0,-1 0 0 0 0,0 0 1 0 0,0 0-1 0 0,0 0 0 0 0,1-1 0 0 0,-1 1 1 0 0,0 0-1 0 0,0 0 0 0 0,0 0 1 0 0,1 0-1 0 0,-1 0 0 0 0,0 0 0 0 0,0 0 1 0 0,21-7 376 0 0,24 0 1256 0 0,-37 8-1369 0 0,1 0 0 0 0,-1 0 0 0 0,16 5 0 0 0,-15-3-241 0 0,0-1 0 0 0,-1 0 0 0 0,18 1 0 0 0,7-5 137 0 0,61-11-1 0 0,-29 2 96 0 0,-63 10-333 0 0,1 1 1 0 0,-1 0-1 0 0,0 0 1 0 0,0 1-1 0 0,0-1 0 0 0,0 0 1 0 0,0 1-1 0 0,1-1 0 0 0,-1 1 1 0 0,0 0-1 0 0,0 0 0 0 0,0 0 1 0 0,-1 0-1 0 0,5 2 1 0 0,15 7-5040 0 0,-12-11 1392 0 0,-6 0 1576 0 0</inkml:trace>
  <inkml:trace contextRef="#ctx0" brushRef="#br3" timeOffset="63">8016 6773 5169 0 0,'0'0'88'0'0,"0"0"-1"0"0,0 0 1 0 0,0-1-1 0 0,0 1 1 0 0,-1 0-1 0 0,1-1 1 0 0,0 1 0 0 0,0 0-1 0 0,0 0 1 0 0,0-1-1 0 0,0 1 1 0 0,0 0-1 0 0,0-1 1 0 0,0 1-1 0 0,1 0 1 0 0,-1 0 0 0 0,0-1-1 0 0,0 1 1 0 0,0 0-1 0 0,0-1 1 0 0,0 1-1 0 0,0 0 1 0 0,0 0-1 0 0,1-1 1 0 0,-1 1 0 0 0,0 0-1 0 0,0 0 1 0 0,0 0-1 0 0,0-1 1 0 0,1 1-1 0 0,-1 0 1 0 0,0 0 0 0 0,0 0-1 0 0,1-1 1 0 0,-1 1-1 0 0,14-2 724 0 0,21 8-1231 0 0,-30-5 897 0 0,23 3 1605 0 0,46 0 1 0 0,13 1-2460 0 0,-30 1-2931 0 0,-20-2-3188 0 0,-29-4 3819 0 0</inkml:trace>
  <inkml:trace contextRef="#ctx0" brushRef="#br3" timeOffset="64">8486 6366 3441 0 0,'-1'0'15'0'0,"1"0"-1"0"0,-1 0 1 0 0,0 1 0 0 0,1-1 0 0 0,-1 0 0 0 0,1 1 0 0 0,-1-1-1 0 0,1 1 1 0 0,-1-1 0 0 0,1 1 0 0 0,0-1 0 0 0,-1 1 0 0 0,1-1-1 0 0,0 1 1 0 0,-1 0 0 0 0,1-1 0 0 0,0 1 0 0 0,-1-1 0 0 0,1 1-1 0 0,0 0 1 0 0,0-1 0 0 0,0 1 0 0 0,0 0 0 0 0,-1-1 0 0 0,1 1-1 0 0,0 0 1 0 0,0 0 0 0 0,0-1 0 0 0,0 1 0 0 0,0 0 0 0 0,1-1-1 0 0,-1 2 1 0 0,12 25 2457 0 0,-10-25-2307 0 0,-1 0 0 0 0,0 0 0 0 0,1 1 1 0 0,-1-1-1 0 0,0 1 0 0 0,0-1 0 0 0,0 1 1 0 0,0 0-1 0 0,-1-1 0 0 0,1 1 0 0 0,-1 0 1 0 0,1 5-1 0 0,-3 0 443 0 0,-1 1-1 0 0,1-1 1 0 0,-9 16 0 0 0,8-17-441 0 0,-1 1 1 0 0,1-1 0 0 0,1 1-1 0 0,-1 0 1 0 0,-1 12 0 0 0,3-10-3 0 0,-5 55-10273 0 0,6-62 8352 0 0</inkml:trace>
  <inkml:trace contextRef="#ctx0" brushRef="#br3" timeOffset="65">8415 6790 6785 0 0,'-19'-2'5810'0'0,"16"2"-5696"0"0,0 0-1 0 0,-1 0 0 0 0,1-1 1 0 0,0 0-1 0 0,0 0 0 0 0,-1 1 0 0 0,1-2 1 0 0,0 1-1 0 0,-5-3 0 0 0,-21-10-1992 0 0,25 13 1086 0 0,1 0 1 0 0,-1 0-1 0 0,0 0 0 0 0,1 1 1 0 0,-1 0-1 0 0,0 0 1 0 0,1 0-1 0 0,-1 0 0 0 0,0 1 1 0 0,-5 1-1 0 0,0 0-1809 0 0</inkml:trace>
  <inkml:trace contextRef="#ctx0" brushRef="#br3" timeOffset="66">12232 1247 4113 0 0,'0'-1'15'0'0,"0"1"0"0"0,0-1 0 0 0,-1 1 0 0 0,1-1 1 0 0,0 0-1 0 0,0 1 0 0 0,0-1 0 0 0,0 0 0 0 0,0 1 0 0 0,0-1 1 0 0,0 1-1 0 0,0-1 0 0 0,0 0 0 0 0,0 1 0 0 0,0-1 0 0 0,0 1 0 0 0,0-1 1 0 0,1 0-1 0 0,-1 1 0 0 0,0-1 0 0 0,0 1 0 0 0,0-1 0 0 0,1 1 1 0 0,-1-1-1 0 0,0 1 0 0 0,1-1 0 0 0,0 0 0 0 0,-1 1-28 0 0,1 0 1 0 0,-1 0-1 0 0,1 0 0 0 0,-1 0 1 0 0,1 0-1 0 0,-1 0 0 0 0,1 0 0 0 0,-1 0 1 0 0,1 0-1 0 0,-1 1 0 0 0,1-1 1 0 0,-1 0-1 0 0,0 0 0 0 0,1 1 0 0 0,-1-1 1 0 0,1 0-1 0 0,-1 0 0 0 0,0 1 1 0 0,1-1-1 0 0,-1 0 0 0 0,1 1 0 0 0,-1 0 1 0 0,1-1 20 0 0,-1 0 0 0 0,0 0 1 0 0,1 0-1 0 0,-1 1 0 0 0,0-1 1 0 0,1 0-1 0 0,-1 0 0 0 0,0 1 0 0 0,1-1 1 0 0,-1 0-1 0 0,0 1 0 0 0,1-1 1 0 0,-1 0-1 0 0,0 1 0 0 0,0-1 1 0 0,0 0-1 0 0,1 1 0 0 0,-1-1 0 0 0,0 1 1 0 0,0-1-1 0 0,0 0 0 0 0,0 1 1 0 0,0-1-1 0 0,1 1 0 0 0,-1-1 0 0 0,0 1 1 0 0,0-1-1 0 0,0 1 0 0 0,0-1 1 0 0,0 0-1 0 0,-1 1 0 0 0,1-1 1 0 0,0 1-1 0 0,0-1 0 0 0,0 1 0 0 0,0-1 1 0 0,0 0-1 0 0,0 1 0 0 0,-1-1 1 0 0,1 1-1 0 0,0-1 0 0 0,0 0 1 0 0,-1 1-1 0 0,1-1 0 0 0,0 0 0 0 0,0 1 1 0 0,-1-1-1 0 0,1 0 0 0 0,0 1 1 0 0,-1-1-1 0 0,1 0 0 0 0,0 0 1 0 0,-1 0-1 0 0,1 1 0 0 0,-1-1 0 0 0,1 0 1 0 0,0 0-1 0 0,-1 0 0 0 0,1 0 1 0 0,-1 0-1 0 0,1 0 0 0 0,0 0 1 0 0,-1 0-1 0 0,1 0 0 0 0,-1 0 0 0 0,1 0 1 0 0,-1 0 259 0 0,3 20-379 0 0,-2-15 114 0 0,1 0-1 0 0,-1 0 1 0 0,0 0-1 0 0,0 0 1 0 0,0-1-1 0 0,-1 7 1 0 0,-2 4 75 0 0,-1-3-38 0 0,1 1 0 0 0,1 0 0 0 0,0 0 1 0 0,1 0-1 0 0,0 1 0 0 0,1-1 0 0 0,0 0 0 0 0,1 0 0 0 0,0 0 1 0 0,5 23-1 0 0,15 67-2791 0 0,-20-101 830 0 0</inkml:trace>
  <inkml:trace contextRef="#ctx0" brushRef="#br3" timeOffset="67">12268 83 4137 0 0,'0'-2'53'0'0,"-1"0"1"0"0,1 0-1 0 0,-1 0 1 0 0,1 1-1 0 0,-1-1 1 0 0,0 0-1 0 0,1 0 1 0 0,-1 0-1 0 0,0 1 1 0 0,0-1-1 0 0,0 0 1 0 0,0 1-1 0 0,-1-1 0 0 0,1 1 1 0 0,0-1-1 0 0,-1 1 1 0 0,1 0-1 0 0,-1 0 1 0 0,1-1-1 0 0,-3 0 1 0 0,-12 35 573 0 0,14 51-463 0 0,3-62 85 0 0,-2 1 1 0 0,0-1 0 0 0,-5 24 0 0 0,5-38-247 0 0,0-1 0 0 0,0 0 0 0 0,1 1 1 0 0,0-1-1 0 0,0 0 0 0 0,0 1 0 0 0,1-1 1 0 0,0 1-1 0 0,0-1 0 0 0,1 0 1 0 0,0 0-1 0 0,5 13 0 0 0,-6-18-265 0 0,1-1-1 0 0,-1 1 0 0 0,1-1 1 0 0,-1 1-1 0 0,1-1 1 0 0,0 0-1 0 0,0 0 0 0 0,-1 0 1 0 0,1 0-1 0 0,3 1 1 0 0,-1 0-645 0 0,0-1-1558 0 0</inkml:trace>
  <inkml:trace contextRef="#ctx0" brushRef="#br3" timeOffset="68">12223 571 4033 0 0,'-2'2'158'0'0,"2"-1"-128"0"0,-1 0-1 0 0,0-1 1 0 0,1 1-1 0 0,-1 0 1 0 0,0 0-1 0 0,1 0 1 0 0,-1-1 0 0 0,1 1-1 0 0,-1 0 1 0 0,1 0-1 0 0,0 0 1 0 0,-1 0 0 0 0,1 0-1 0 0,0 0 1 0 0,0 0-1 0 0,-1 0 1 0 0,1 0-1 0 0,0 0 1 0 0,0 0 0 0 0,0 0-1 0 0,0 0 1 0 0,0 0-1 0 0,0 0 1 0 0,1 0 0 0 0,-1 0-1 0 0,0 0 1 0 0,0 0-1 0 0,1 0 1 0 0,0 2-1 0 0,2 4 30 0 0,-1 0-1 0 0,0-1 0 0 0,0 1 1 0 0,0 0-1 0 0,-1 1 0 0 0,0-1 0 0 0,0 0 1 0 0,-1 0-1 0 0,0 1 0 0 0,0-1 1 0 0,0 0-1 0 0,-1 0 0 0 0,-2 10 1 0 0,2-8 8 0 0,0 1 0 0 0,0 0 1 0 0,1 0-1 0 0,0-1 0 0 0,0 1 1 0 0,1 0-1 0 0,3 12 0 0 0,-1-9-539 0 0,0 0-1 0 0,1 27 0 0 0,-2-18 119 0 0,0-12-682 0 0,-2-7-1117 0 0</inkml:trace>
  <inkml:trace contextRef="#ctx0" brushRef="#br3" timeOffset="69">8532 5286 3745 0 0,'-7'27'456'0'0,"4"-11"115"0"0,-12 36 2824 0 0,12-39-3332 0 0,0 0 1 0 0,2 0-1 0 0,0 0 1 0 0,0 18-1 0 0,9 12 3 0 0,-6-35-936 0 0,0 0-1 0 0,-1 0 1 0 0,1 0 0 0 0,-1 11-1 0 0,0-1-441 0 0,-1-13-446 0 0</inkml:trace>
  <inkml:trace contextRef="#ctx0" brushRef="#br3" timeOffset="70">8286 4284 3993 0 0,'0'-1'37'0'0,"0"0"0"0"0,1 0 0 0 0,-1 0 0 0 0,0 0 0 0 0,1 1 1 0 0,-1-1-1 0 0,1 0 0 0 0,-1 0 0 0 0,1 0 0 0 0,0 0 0 0 0,-1 1 0 0 0,1-1 0 0 0,0 0 0 0 0,-1 1 1 0 0,1-1-1 0 0,0 1 0 0 0,0-1 0 0 0,0 1 0 0 0,1-1 0 0 0,-2 0 89 0 0,1 1-1 0 0,0-1 0 0 0,0 1 1 0 0,0-1-1 0 0,-1 1 1 0 0,1-1-1 0 0,0 0 1 0 0,-1 1-1 0 0,1-1 1 0 0,0 0-1 0 0,-1 1 1 0 0,1-1-1 0 0,-1 0 0 0 0,1 0 1 0 0,-1 0-1 0 0,1 1 1 0 0,-1-1-1 0 0,0 0 1 0 0,1-1-1 0 0,0 1-38 0 0,0 1 1 0 0,1 0-1 0 0,-1 0 0 0 0,0 0 0 0 0,1 0 0 0 0,-1 0 0 0 0,0 0 0 0 0,0 0 1 0 0,1 0-1 0 0,-1 1 0 0 0,0-1 0 0 0,0 0 0 0 0,1 1 0 0 0,-1-1 0 0 0,1 1 1 0 0,20 4-20 0 0,34-13-1723 0 0,-21 2-2504 0 0,-30 5 2186 0 0</inkml:trace>
  <inkml:trace contextRef="#ctx0" brushRef="#br3" timeOffset="71">8497 4280 2681 0 0,'0'0'1192'0'0,"7"34"-1047"0"0,-7 14 764 0 0,3 0 0 0 0,8 54 0 0 0,-10-95-1134 0 0,-1 0 0 0 0,0 0-1 0 0,0 0 1 0 0,-1 0-1 0 0,-1 10 1 0 0,1-10-120 0 0,0 0 0 0 0,0 0 0 0 0,1 0 0 0 0,0 0 0 0 0,1 9 0 0 0,0-10-1826 0 0</inkml:trace>
  <inkml:trace contextRef="#ctx0" brushRef="#br3" timeOffset="72">8483 4796 3793 0 0,'3'3'114'0'0,"-1"0"1"0"0,1 0-1 0 0,-1 0 1 0 0,0 1 0 0 0,0-1-1 0 0,0 1 1 0 0,0 0-1 0 0,-1-1 1 0 0,2 5-1 0 0,-2 1 495 0 0,0-1 0 0 0,0 0-1 0 0,-1 1 1 0 0,0-1 0 0 0,-1 0-1 0 0,-1 10 1 0 0,-1 6-951 0 0,-5 26-228 0 0,6-41-738 0 0,0 1-1 0 0,1 0 1 0 0,-1 0-1 0 0,2 21 0 0 0,0-26-315 0 0</inkml:trace>
  <inkml:trace contextRef="#ctx0" brushRef="#br3" timeOffset="73">9303 3997 3353 0 0,'0'2'234'0'0,"-1"1"0"0"0,1-1 0 0 0,0 0 1 0 0,-1 0-1 0 0,1 0 0 0 0,-1 0 0 0 0,0 0 1 0 0,0 1-1 0 0,0-1 0 0 0,0-1 0 0 0,-1 4 1 0 0,-2 2 1543 0 0,5-6-1731 0 0,0-1 0 0 0,0 0 0 0 0,0 0 0 0 0,1 0 0 0 0,-1 1 0 0 0,0-1 0 0 0,0 1 0 0 0,0-1 0 0 0,0 1-1 0 0,0-1 1 0 0,0 1 0 0 0,0 0 0 0 0,0-1 0 0 0,0 1 0 0 0,0 0 0 0 0,0 0 0 0 0,0 0 0 0 0,-1 0 0 0 0,2 1 0 0 0,18 13 543 0 0,18-12-517 0 0,5 0 10 0 0,-16-1-65 0 0,-24-2-56 0 0,-1 0 0 0 0,1 0 0 0 0,0 0 0 0 0,-1 0 0 0 0,1 0 0 0 0,-1 1 0 0 0,0-1 0 0 0,6 2 0 0 0,-7-1-37 0 0,0 0-1 0 0,0 0 1 0 0,0 0 0 0 0,0 0-1 0 0,0 0 1 0 0,0 0 0 0 0,0 0-1 0 0,0 1 1 0 0,-1-1 0 0 0,1 0-1 0 0,0 0 1 0 0,-1 1 0 0 0,1-1-1 0 0,0 0 1 0 0,-1 1 0 0 0,0-1-1 0 0,1 1 1 0 0,-1-1 0 0 0,0 1-1 0 0,0-1 1 0 0,1 3 0 0 0,2 9-2583 0 0</inkml:trace>
  <inkml:trace contextRef="#ctx0" brushRef="#br3" timeOffset="74">9361 4003 3489 0 0,'-4'9'2892'0'0,"7"-7"26"0"0,9-12-1895 0 0,-11 9-1009 0 0,1 0-1 0 0,-1 0 1 0 0,0 0-1 0 0,1 0 1 0 0,-1 0-1 0 0,1 1 1 0 0,-1-1-1 0 0,1 0 1 0 0,-1 1-1 0 0,1 0 1 0 0,-1-1-1 0 0,1 1 1 0 0,-1 0-1 0 0,1 0 1 0 0,0-1-1 0 0,-1 1 1 0 0,1 1-1 0 0,-1-1 1 0 0,1 0-1 0 0,1 1 1 0 0,-1-1-13 0 0,0 1 0 0 0,-1-1 0 0 0,1 0 0 0 0,0 0 1 0 0,0 0-1 0 0,-1 0 0 0 0,1 0 0 0 0,0 0 0 0 0,-1-1 0 0 0,1 1 0 0 0,0 0 0 0 0,0-1 0 0 0,-1 0 0 0 0,1 1 1 0 0,-1-1-1 0 0,1 0 0 0 0,-1 0 0 0 0,1 0 0 0 0,-1 0 0 0 0,1 0 0 0 0,1-3 0 0 0,54-67-1550 0 0,-57 70 1782 0 0,-3-3 136 0 0,-3 11 45 0 0,2 8-143 0 0,0 1 1 0 0,1 0 0 0 0,1 0-1 0 0,0 0 1 0 0,1 1 0 0 0,1-1-1 0 0,0 0 1 0 0,1 0 0 0 0,5 29-1 0 0,-4-32-191 0 0,-4-18 139 0 0,-10-29-204 0 0,4 20-251 0 0,7 12 245 0 0,0 1 0 0 0,0-1 0 0 0,0 0 1 0 0,0 0-1 0 0,0 0 0 0 0,0 1 0 0 0,0-1 0 0 0,0 0 1 0 0,0 1-1 0 0,-1-1 0 0 0,1 1 0 0 0,-1 0 0 0 0,1-1 1 0 0,-1 1-1 0 0,1 0 0 0 0,-1 0 0 0 0,0 0 0 0 0,0 0 0 0 0,1 0 1 0 0,-1 1-1 0 0,0-1 0 0 0,0 1 0 0 0,0-1 0 0 0,0 1 1 0 0,0 0-1 0 0,0-1 0 0 0,-2 1 0 0 0,-18 0 79 0 0,16-3-46 0 0,13-1-319 0 0,-5 4 242 0 0,0 0 0 0 0,1 0 0 0 0,-1 0 0 0 0,0 0-1 0 0,1 0 1 0 0,-1 1 0 0 0,0-1 0 0 0,0 1-1 0 0,1 0 1 0 0,-1-1 0 0 0,0 1 0 0 0,3 2-1 0 0,-4-2 25 0 0,1 0-1 0 0,-1 0 1 0 0,1 0-1 0 0,0 0 0 0 0,0-1 1 0 0,-1 1-1 0 0,1-1 0 0 0,0 1 1 0 0,0-1-1 0 0,0 0 0 0 0,-1 0 1 0 0,1 1-1 0 0,0-1 1 0 0,0-1-1 0 0,0 1 0 0 0,0 0 1 0 0,-1 0-1 0 0,1-1 0 0 0,0 1 1 0 0,0-1-1 0 0,0 0 1 0 0,2-1-1 0 0,-3 1 18 0 0,0 1-1 0 0,0-1 1 0 0,0 1 0 0 0,-1-1 0 0 0,1 0-1 0 0,0 1 1 0 0,-1-1 0 0 0,1 0 0 0 0,0 0-1 0 0,-1 1 1 0 0,1-1 0 0 0,-1 0 0 0 0,1 0-1 0 0,-1 0 1 0 0,1-1 0 0 0,-1 1 11 0 0,0 1-1 0 0,0-1 1 0 0,0 1 0 0 0,0 0 0 0 0,0-1-1 0 0,0 1 1 0 0,0 0 0 0 0,-1-1 0 0 0,1 1-1 0 0,0 0 1 0 0,0-1 0 0 0,0 1 0 0 0,0 0 0 0 0,-1-1-1 0 0,1 1 1 0 0,0 0 0 0 0,0-1 0 0 0,0 1-1 0 0,-1 0 1 0 0,1 0 0 0 0,0-1 0 0 0,-1 1-1 0 0,1 0 1 0 0,0 0 0 0 0,0-1 0 0 0,-1 1-1 0 0,1 0 1 0 0,-2-1 35 0 0,0 0 0 0 0,0 1 0 0 0,0-1-1 0 0,0 1 1 0 0,0 0 0 0 0,0-1 0 0 0,0 1 0 0 0,0 0 0 0 0,0 0-1 0 0,0 0 1 0 0,0 0 0 0 0,-3 1 0 0 0,-74 14 581 0 0,79-15-643 0 0,0 0-1 0 0,0 0 0 0 0,-1 0 1 0 0,1 0-1 0 0,0 0 0 0 0,-1 0 1 0 0,1 0-1 0 0,0 0 0 0 0,0 0 0 0 0,-1 0 1 0 0,1 0-1 0 0,0 0 0 0 0,-1 1 1 0 0,1-1-1 0 0,0 0 0 0 0,0 0 1 0 0,-1 0-1 0 0,1 1 0 0 0,0-1 1 0 0,0 0-1 0 0,0 0 0 0 0,-1 0 0 0 0,1 1 1 0 0,0-1-1 0 0,0 0 0 0 0,0 0 1 0 0,0 1-1 0 0,0-1 0 0 0,-1 0 1 0 0,1 1-1 0 0,0-1 0 0 0,0 0 1 0 0,0 1-1 0 0,0-1 0 0 0,0 0 0 0 0,0 1 1 0 0,0-1-1 0 0,0 0 0 0 0,0 0 1 0 0,0 1-1 0 0,0 0 0 0 0,1-1-7 0 0,-1 0 0 0 0,1 0-1 0 0,-1 0 1 0 0,1 0 0 0 0,-1 0-1 0 0,0 1 1 0 0,1-1-1 0 0,-1 0 1 0 0,1 0 0 0 0,-1 0-1 0 0,1-1 1 0 0,-1 1 0 0 0,1 0-1 0 0,-1 0 1 0 0,1 0 0 0 0,-1 0-1 0 0,1 0 1 0 0,-1-1-1 0 0,1 1 1 0 0,-1 0 0 0 0,0 0-1 0 0,1-1 1 0 0,-1 1 0 0 0,1 0-1 0 0,-1-1 1 0 0,0 1 0 0 0,1 0-1 0 0,-1-1 1 0 0,0 1 0 0 0,0-1-1 0 0,1 1 1 0 0,-1-1-1 0 0,6-5-38 0 0,0-1-1 0 0,0 0 0 0 0,-1 0 0 0 0,0-1 0 0 0,0 0 0 0 0,5-10 0 0 0,-39 42 1226 0 0,23-17-1389 0 0,-7 5 748 0 0,13-11-616 0 0,0-1 0 0 0,-1 0 0 0 0,1 0-1 0 0,0 0 1 0 0,-1 0 0 0 0,1 0 0 0 0,0 1-1 0 0,-1-1 1 0 0,1 0 0 0 0,0 0 0 0 0,-1 0 0 0 0,1 0-1 0 0,-1 0 1 0 0,1 0 0 0 0,0 0 0 0 0,-1 0-1 0 0,1-1 1 0 0,0 1 0 0 0,-1 0 0 0 0,1 0 0 0 0,0 0-1 0 0,-1 0 1 0 0,1 0 0 0 0,0-1 0 0 0,0 1-1 0 0,-1 0 1 0 0,1 0 0 0 0,0 0 0 0 0,-1-1-1 0 0,1 1 1 0 0,0 0 0 0 0,0 0 0 0 0,0-1 0 0 0,-1 1-1 0 0,1 0 1 0 0,0-1 0 0 0,0 0 0 0 0,-2-1 161 0 0,0 0 0 0 0,0 0 1 0 0,0 1-1 0 0,0-1 1 0 0,-1 0-1 0 0,1 1 0 0 0,0-1 1 0 0,-1 1-1 0 0,-3-2 1 0 0,-17-12 1206 0 0,25 17-1264 0 0,0 0-1 0 0,0 0 1 0 0,1 0 0 0 0,-1 0 0 0 0,1-1 0 0 0,-1 1-1 0 0,1-1 1 0 0,0 0 0 0 0,-1 0 0 0 0,1 0 0 0 0,0 0 0 0 0,0 0-1 0 0,0-1 1 0 0,0 1 0 0 0,-1-1 0 0 0,1 0 0 0 0,0 0 0 0 0,0 0-1 0 0,0-1 1 0 0,0 1 0 0 0,0-1 0 0 0,0 1 0 0 0,-1-1 0 0 0,1 0-1 0 0,0 0 1 0 0,0 0 0 0 0,-1-1 0 0 0,1 1 0 0 0,-1-1-1 0 0,1 1 1 0 0,-1-1 0 0 0,0 0 0 0 0,1 0 0 0 0,-1 0 0 0 0,0-1-1 0 0,0 1 1 0 0,0 0 0 0 0,-1-1 0 0 0,1 1 0 0 0,-1-1 0 0 0,1 0-1 0 0,1-3 1 0 0,-1 5 985 0 0,2-2-3894 0 0</inkml:trace>
  <inkml:trace contextRef="#ctx0" brushRef="#br3" timeOffset="75">8529 4367 3217 0 0,'-22'26'3062'0'0,"21"-23"-2983"0"0,0 0 0 0 0,0 0 0 0 0,0 0 1 0 0,0-1-1 0 0,0 1 0 0 0,0 0 0 0 0,1 0 0 0 0,0 0 1 0 0,-1 0-1 0 0,1 0 0 0 0,0 0 0 0 0,0 1 1 0 0,1-1-1 0 0,0 3 0 0 0,-2 16 124 0 0,-11 22 1268 0 0,9-36-1449 0 0,0-1 0 0 0,1 1 0 0 0,0 0 0 0 0,0-1 0 0 0,0 11 0 0 0,-6 23-10 0 0,0 5-58 0 0,10-70-268 0 0,2 1-1 0 0,0-1 0 0 0,1 1 0 0 0,16-43 1 0 0,-20 64 392 0 0,0 1 0 0 0,-1-1 0 0 0,1 0 0 0 0,0 0 0 0 0,-1 0 0 0 0,1 0 0 0 0,-1 0 0 0 0,1 0 0 0 0,-1 0 0 0 0,0 1 0 0 0,0-1 0 0 0,0 0 0 0 0,0 0 0 0 0,0 0 0 0 0,0 0 0 0 0,0 0 0 0 0,-1-3 0 0 0,0 3-64 0 0,1 0 0 0 0,0 0 0 0 0,0 0 0 0 0,0-1 0 0 0,1 1 0 0 0,-1 0 0 0 0,0 0 0 0 0,1 0 0 0 0,0 0 0 0 0,-1 0 0 0 0,1 0 0 0 0,0 0 0 0 0,0 0 0 0 0,1-2-1 0 0,-2 3-18 0 0,1 0 0 0 0,0 0 0 0 0,-1-1-1 0 0,1 1 1 0 0,0 0 0 0 0,-1 0-1 0 0,1 0 1 0 0,0 0 0 0 0,0 0 0 0 0,0 0-1 0 0,0 0 1 0 0,0 1 0 0 0,0-1-1 0 0,0 0 1 0 0,0 1 0 0 0,0-1 0 0 0,0 0-1 0 0,0 1 1 0 0,0-1 0 0 0,0 1-1 0 0,1 0 1 0 0,-1-1 0 0 0,2 1 0 0 0,-2 0 24 0 0,-1 0 0 0 0,1 1 1 0 0,0-1-1 0 0,-1 0 0 0 0,1 1 1 0 0,-1-1-1 0 0,1 1 0 0 0,-1-1 1 0 0,1 1-1 0 0,-1-1 1 0 0,1 1-1 0 0,-1 0 0 0 0,1-1 1 0 0,-1 1-1 0 0,1-1 0 0 0,-1 1 1 0 0,0 0-1 0 0,1 0 0 0 0,-1-1 1 0 0,0 1-1 0 0,0 0 1 0 0,0-1-1 0 0,1 1 0 0 0,-1 0 1 0 0,0 0-1 0 0,0-1 0 0 0,0 1 1 0 0,0 0-1 0 0,0 0 0 0 0,0 0 1 0 0,0-1-1 0 0,0 1 0 0 0,-1 1 1 0 0,-6 33 1069 0 0,4-23-804 0 0,3 10-159 0 0,10-15-59 0 0,3-1-28 0 0,-11-3-23 0 0,1-1 0 0 0,-1 1 0 0 0,1 0 0 0 0,-1 0 0 0 0,0 0 0 0 0,0 0 0 0 0,0 0 0 0 0,-1 0 0 0 0,1 0 0 0 0,-1 1 0 0 0,1-1 0 0 0,-1 1 0 0 0,0-1 0 0 0,0 1 0 0 0,0 5 0 0 0,1 4 96 0 0,0 1-1 0 0,0 24 1 0 0,-2-37-89 0 0,0 0 1 0 0,0 0-1 0 0,0 0 1 0 0,0 0 0 0 0,0 0-1 0 0,-1 0 1 0 0,1-1-1 0 0,0 1 1 0 0,-1 0-1 0 0,1 0 1 0 0,-1 0-1 0 0,1-1 1 0 0,-1 1-1 0 0,1 0 1 0 0,-1 0-1 0 0,1-1 1 0 0,-1 1-1 0 0,1 0 1 0 0,-1-1-1 0 0,0 1 1 0 0,0-1-1 0 0,1 1 1 0 0,-1-1 0 0 0,0 1-1 0 0,0-1 1 0 0,1 0-1 0 0,-2 1 1 0 0,-28 6-260 0 0,10-3 274 0 0,14-3-25 0 0,0 1-1 0 0,0-1 0 0 0,0-1 1 0 0,0 1-1 0 0,-12-2 0 0 0,4 1-67 0 0,13-1 38 0 0,1 1 1 0 0,0 0-1 0 0,0-1 1 0 0,0 1-1 0 0,0 0 1 0 0,0-1-1 0 0,0 1 1 0 0,0 0-1 0 0,0-1 1 0 0,0 1-1 0 0,0-1 1 0 0,0 1-1 0 0,0 0 1 0 0,1-1-1 0 0,-1 1 1 0 0,0 0-1 0 0,0-1 1 0 0,0 1-1 0 0,0 0 0 0 0,0 0 1 0 0,1-1-1 0 0,-1 1 1 0 0,0 0-1 0 0,0-1 1 0 0,1 1-1 0 0,-1 0 1 0 0,0 0-1 0 0,0 0 1 0 0,1-1-1 0 0,-1 1 1 0 0,0 0-1 0 0,0 0 1 0 0,1 0-1 0 0,-1 0 1 0 0,0-1-1 0 0,1 1 1 0 0,-1 0-1 0 0,0 0 0 0 0,1 0 1 0 0,-1 0-1 0 0,0 0 1 0 0,1 0-1 0 0,-1 0 1 0 0,0 0-1 0 0,1 0 1 0 0,-1 0-1 0 0,0 0 1 0 0,1 0-1 0 0,-1 0 1 0 0,0 0-1 0 0,1 1 1 0 0,-1-1-1 0 0,0 0 1 0 0,0 0-1 0 0,1 0 0 0 0,20 8-74 0 0,-14-5 41 0 0,0-1 0 0 0,0 1 0 0 0,0-1 0 0 0,0-1 1 0 0,0 1-1 0 0,1-1 0 0 0,13 0 0 0 0,-20-1 55 0 0,-1 0 0 0 0,0-1 0 0 0,1 1 0 0 0,-1 0 0 0 0,1 0 0 0 0,-1 0 0 0 0,1 0 0 0 0,-1-1 0 0 0,0 1 0 0 0,1 0 0 0 0,-1 0 0 0 0,1-1 0 0 0,-1 1 0 0 0,0 0 0 0 0,1-1 0 0 0,-1 1 0 0 0,0 0 0 0 0,1-1 0 0 0,-1 1 0 0 0,0-1 0 0 0,0 1 0 0 0,1 0 0 0 0,-1-1 0 0 0,0 1 0 0 0,0-1 0 0 0,0 1 0 0 0,0-1 0 0 0,1 1 0 0 0,-1-1 0 0 0,0 1 0 0 0,0-1 0 0 0,0 0 0 0 0,-5-20 220 0 0,-14-17-378 0 0,12 26-385 0 0,4 9 458 0 0,0 0 0 0 0,1-1 0 0 0,0 1 0 0 0,0-1 0 0 0,0 0 0 0 0,0 0 0 0 0,0 1 0 0 0,1-1 0 0 0,-3-8 0 0 0,4 13 86 0 0,0-1 0 0 0,0 1 0 0 0,0-1 0 0 0,0 1 0 0 0,0-1-1 0 0,0 1 1 0 0,0-1 0 0 0,0 1 0 0 0,0-1 0 0 0,0 1-1 0 0,0-1 1 0 0,0 1 0 0 0,0 0 0 0 0,0-1 0 0 0,0 1-1 0 0,0-1 1 0 0,0 1 0 0 0,0-1 0 0 0,1 1 0 0 0,-1-1-1 0 0,0 0 1 0 0,0 1 0 0 0,1-1 0 0 0,-1 1 0 0 0,0-1 0 0 0,1 1-1 0 0,-1-1 1 0 0,0 0 0 0 0,1 1 0 0 0,-1-1 0 0 0,1 0-1 0 0,-1 1 1 0 0,0-1 0 0 0,1 0 0 0 0,-1 0 0 0 0,1 1-1 0 0,-1-1 1 0 0,1 0 0 0 0,-1 0 0 0 0,1 0 0 0 0,-1 0 0 0 0,1 0-1 0 0,-1 0 1 0 0,1 0 0 0 0,-1 0 0 0 0,1 0 0 0 0,-1 0-1 0 0,1 0 1 0 0,-1 0 0 0 0,1 0 0 0 0,-1 0 0 0 0,1 0-1 0 0,-1 0 1 0 0,1-1 0 0 0,-1 1 0 0 0,0 0 0 0 0,1 0-1 0 0,-1-1 1 0 0,1 1 0 0 0,-1 0 0 0 0,0-1 0 0 0,1 1 0 0 0,-1 0-1 0 0,1-1 1 0 0,-1 1 0 0 0,0-1 0 0 0,0 1 0 0 0,1 0-1 0 0,-1-2 1 0 0,-22 75 761 0 0,22-75-812 0 0,0 0 0 0 0,0 0 0 0 0,0 0 0 0 0,-1 0 0 0 0,1-1 0 0 0,-1 1 0 0 0,1 0-1 0 0,-1 0 1 0 0,0 0 0 0 0,0 0 0 0 0,0 0 0 0 0,0 0 0 0 0,0 1 0 0 0,-2-4 0 0 0,2 3-45 0 0,-1 1 0 0 0,1-1 0 0 0,0 0 0 0 0,0 0 0 0 0,0 0 0 0 0,0 0 0 0 0,1 0 0 0 0,-1 0 0 0 0,0 0 0 0 0,1 0 0 0 0,-1 0 0 0 0,1 0 0 0 0,0 0 0 0 0,0-4 0 0 0,1 5 975 0 0,-6 10-28 0 0,4-9-852 0 0,1 1 1 0 0,-1-1-1 0 0,1 1 0 0 0,-1-1 0 0 0,1 0 1 0 0,0 1-1 0 0,-1-1 0 0 0,1 1 0 0 0,0-1 1 0 0,-1 1-1 0 0,1-1 0 0 0,0 1 1 0 0,0-1-1 0 0,-1 1 0 0 0,1-1 0 0 0,0 1 1 0 0,0-1-1 0 0,0 1 0 0 0,0 0 0 0 0,-1-1 1 0 0,1 1-1 0 0,0-1 0 0 0,0 1 1 0 0,0 0-1 0 0,0-1 0 0 0,0 1 0 0 0,1-1 1 0 0,-1 1-1 0 0,0 0 0 0 0,0-1 1 0 0,0 1-1 0 0,0-1 0 0 0,0 1 0 0 0,1-1 1 0 0,-1 1-1 0 0,0-1 0 0 0,1 1 0 0 0,-1-1 1 0 0,0 1-1 0 0,1-1 0 0 0,-1 1 1 0 0,0-1-1 0 0,1 0 0 0 0,-1 1 0 0 0,1-1 1 0 0,-1 1-1 0 0,1-1 0 0 0,-1 0 0 0 0,1 0 1 0 0,-1 1-1 0 0,1-1 0 0 0,-1 0 1 0 0,1 0-1 0 0,-1 0 0 0 0,1 0 0 0 0,-1 1 1 0 0,1-1-1 0 0,-1 0 0 0 0,1 0 1 0 0,0 0-1 0 0,-1 0 0 0 0,1-1 0 0 0,1 2-16 0 0,0-1-1 0 0,-1 0 1 0 0,1 0-1 0 0,-1 0 0 0 0,1 0 1 0 0,0 0-1 0 0,-1 0 1 0 0,1 0-1 0 0,-1-1 0 0 0,1 1 1 0 0,-1 0-1 0 0,1-1 1 0 0,-1 0-1 0 0,1 1 1 0 0,-1-1-1 0 0,1 0 0 0 0,-1 0 1 0 0,0 0-1 0 0,0 0 1 0 0,1 0-1 0 0,-1 0 0 0 0,0 0 1 0 0,0 0-1 0 0,2-3 1 0 0,-3 2-15 0 0,1 0 1 0 0,-1 0-1 0 0,0 0 1 0 0,1 0 0 0 0,-1 0-1 0 0,0 0 1 0 0,0 0-1 0 0,0 0 1 0 0,-1 0-1 0 0,1 0 1 0 0,0 0 0 0 0,-1 0-1 0 0,1 0 1 0 0,-1 0-1 0 0,0 0 1 0 0,1 1-1 0 0,-1-1 1 0 0,0 0 0 0 0,-2-2-1 0 0,3 3 25 0 0,0 0 1 0 0,-1 0-1 0 0,1 0 0 0 0,-1 1 0 0 0,1-1 0 0 0,-1 0 1 0 0,1 1-1 0 0,-1-1 0 0 0,1 0 0 0 0,-1 1 0 0 0,0-1 1 0 0,1 1-1 0 0,-1-1 0 0 0,0 1 0 0 0,1-1 1 0 0,-1 1-1 0 0,0-1 0 0 0,0 1 0 0 0,0 0 0 0 0,1-1 1 0 0,-1 1-1 0 0,0 0 0 0 0,0 0 0 0 0,0 0 0 0 0,1 0 1 0 0,-1 0-1 0 0,0 0 0 0 0,0 0 0 0 0,0 0 0 0 0,0 0 1 0 0,1 0-1 0 0,-1 0 0 0 0,0 1 0 0 0,0-1 0 0 0,0 0 1 0 0,1 1-1 0 0,-1-1 0 0 0,0 0 0 0 0,0 1 1 0 0,1-1-1 0 0,-1 1 0 0 0,0-1 0 0 0,1 1 0 0 0,-2 0 1 0 0,1 2-45 0 0,-1-1 0 0 0,1 1 0 0 0,0-1 1 0 0,0 1-1 0 0,0 0 0 0 0,0 0 0 0 0,0-1 1 0 0,0 1-1 0 0,1 0 0 0 0,-1 0 1 0 0,1 0-1 0 0,0 0 0 0 0,0 0 0 0 0,0 5 1 0 0,7 41 61 0 0,-7-49-8 0 0,0 1 1 0 0,0-1-1 0 0,0 0 0 0 0,0 0 0 0 0,0 0 1 0 0,0 1-1 0 0,-1-1 0 0 0,1 0 0 0 0,0 0 0 0 0,0 0 1 0 0,0 1-1 0 0,1-1 0 0 0,-1 0 0 0 0,0 0 1 0 0,0 0-1 0 0,0 1 0 0 0,0-1 0 0 0,0 0 1 0 0,0 0-1 0 0,0 0 0 0 0,0 1 0 0 0,0-1 1 0 0,0 0-1 0 0,0 0 0 0 0,1 0 0 0 0,-1 0 1 0 0,0 1-1 0 0,0-1 0 0 0,0 0 0 0 0,0 0 0 0 0,0 0 1 0 0,1 0-1 0 0,-1 0 0 0 0,0 1 0 0 0,0-1 1 0 0,0 0-1 0 0,0 0 0 0 0,1 0 0 0 0,-1 0 1 0 0,0 0-1 0 0,0 0 0 0 0,0 0 0 0 0,1 0 1 0 0,-1 0-1 0 0,0 0 0 0 0,0 0 0 0 0,0 0 0 0 0,1 0 1 0 0,-1 0-1 0 0,0 0 0 0 0,0 0 0 0 0,0 0 1 0 0,1 0-1 0 0,-1 0 0 0 0,0 0 0 0 0,0-1 1 0 0,0 1-1 0 0,0 0 0 0 0,1 0 0 0 0,-1 0 1 0 0,8-19-209 0 0,3-26-3866 0 0,-11 45 4055 0 0,2-9-1476 0 0,0 0-1480 0 0</inkml:trace>
  <inkml:trace contextRef="#ctx0" brushRef="#br3" timeOffset="76">8275 4037 3441 0 0,'0'0'-3'0'0,"0"0"-1"0"0,0 1 1 0 0,0-1 0 0 0,0 0 0 0 0,0 0 0 0 0,0 1 0 0 0,0-1-1 0 0,0 0 1 0 0,0 0 0 0 0,0 1 0 0 0,0-1 0 0 0,0 0 0 0 0,0 0 0 0 0,0 1-1 0 0,0-1 1 0 0,0 0 0 0 0,0 0 0 0 0,1 1 0 0 0,-1-1 0 0 0,0 0-1 0 0,0 0 1 0 0,0 0 0 0 0,0 1 0 0 0,0-1 0 0 0,1 0 0 0 0,-1 0-1 0 0,0 0 1 0 0,0 1 0 0 0,0-1 0 0 0,1 0 0 0 0,-1 0 0 0 0,0 0-1 0 0,0 0 1 0 0,1 0 0 0 0,-1 0 0 0 0,0 0 0 0 0,0 0 0 0 0,0 0 0 0 0,1 0-1 0 0,-1 0 1 0 0,0 1 0 0 0,0-1 0 0 0,1-1 0 0 0,-1 1 0 0 0,0 0-1 0 0,0 0 1 0 0,1 0 0 0 0,-1 0 0 0 0,0 0 0 0 0,0 0 0 0 0,1 0-1 0 0,-1 0 1 0 0,0 0 0 0 0,0 0 0 0 0,0-1 0 0 0,1 1 0 0 0,-1 0-1 0 0,0 0 1 0 0,0 0 0 0 0,0 0 0 0 0,1-1 0 0 0,-1 1 0 0 0,0 0 0 0 0,0 0-1 0 0,0 0 17 0 0,0 0-1 0 0,0 0 1 0 0,0 0-1 0 0,0 0 1 0 0,0 0-1 0 0,0 1 1 0 0,0-1-1 0 0,0 0 1 0 0,0 0 0 0 0,0 0-1 0 0,0 0 1 0 0,0 0-1 0 0,0 1 1 0 0,-1-1-1 0 0,1 0 1 0 0,0 0-1 0 0,0 0 1 0 0,0 0-1 0 0,0 0 1 0 0,0 0-1 0 0,0 0 1 0 0,0 1-1 0 0,0-1 1 0 0,-1 0-1 0 0,1 0 1 0 0,0 0-1 0 0,0 0 1 0 0,0 0-1 0 0,0 0 1 0 0,0 0-1 0 0,-1 0 1 0 0,1 0-1 0 0,0 0 1 0 0,0 0-1 0 0,0 0 1 0 0,0 0-1 0 0,0 0 1 0 0,0 0-1 0 0,-1 0 1 0 0,1 0-1 0 0,0 0 1 0 0,0 0 0 0 0,0 0-1 0 0,0 0 1 0 0,0 0-1 0 0,-1 0 1 0 0,1 0-1 0 0,0 0 1 0 0,0-1-1 0 0,0 1 1 0 0,0 0-1 0 0,0 0 1 0 0,0 0-1 0 0,0 0 1 0 0,-1 0-1 0 0,1 0 1 0 0,0 0-1 0 0,0 0 1 0 0,0-1-1 0 0,0 1 1 0 0,0 0-1 0 0,0 0 1 0 0,0 0-1 0 0,0 0 1 0 0,0 0-1 0 0,0-1 1 0 0,0 1-1 0 0,0 0 1 0 0,0-3 551 0 0,6 8-593 0 0,-4-2 62 0 0,0-1 0 0 0,1 1-1 0 0,-1-1 1 0 0,1 0-1 0 0,0 0 1 0 0,0 0 0 0 0,-1-1-1 0 0,1 1 1 0 0,0-1-1 0 0,0 1 1 0 0,0-1 0 0 0,1 0-1 0 0,-1 0 1 0 0,0 0-1 0 0,0-1 1 0 0,0 1 0 0 0,1-1-1 0 0,-1 0 1 0 0,0 0-1 0 0,1 0 1 0 0,-1-1 0 0 0,0 1-1 0 0,5-2 1 0 0,4-3-239 0 0,-1 1 0 0 0,1-2 0 0 0,-2 0 1 0 0,1 0-1 0 0,11-9 0 0 0,-22 14 209 0 0,39-22-2078 0 0,-31 20 293 0 0</inkml:trace>
  <inkml:trace contextRef="#ctx0" brushRef="#br3" timeOffset="77">8579 4057 3489 0 0,'-4'0'72'0'0,"3"0"-72"0"0,-2 1-8 0 0,1-1 0 0 0,1 0-8 0 0,0 0-16 0 0,-1 0 8 0 0,2-1-8 0 0</inkml:trace>
  <inkml:trace contextRef="#ctx0" brushRef="#br3" timeOffset="78">8568 4018 3977 0 0,'-7'-7'2119'0'0,"18"5"-1906"0"0,20 7-546 0 0,-21-1 344 0 0,0 0-1 0 0,0-2 1 0 0,0 1-1 0 0,1-1 1 0 0,-1-1-1 0 0,1 0 1 0 0,0-1-1 0 0,-1 0 1 0 0,1 0 0 0 0,-1-2-1 0 0,1 1 1 0 0,19-6-1 0 0,83-16-1500 0 0,-78 18-88 0 0,-25 3-531 0 0</inkml:trace>
  <inkml:trace contextRef="#ctx0" brushRef="#br3" timeOffset="79">9176 4008 2449 0 0,'15'4'3207'0'0,"3"0"-3010"0"0,1-1 1 0 0,22 0-1 0 0,99-19-3114 0 0,-125 13 2440 0 0,-7 2-1113 0 0</inkml:trace>
  <inkml:trace contextRef="#ctx0" brushRef="#br3" timeOffset="80">9658 4015 3353 0 0,'27'-11'1024'0'0,"-21"8"-808"0"0,0 0 1 0 0,0 0-1 0 0,1 0 1 0 0,-1 1-1 0 0,12-2 1 0 0,175-3-418 0 0,-51 3-3056 0 0,-134 4 1567 0 0</inkml:trace>
  <inkml:trace contextRef="#ctx0" brushRef="#br3" timeOffset="81">10213 4012 3905 0 0,'0'0'106'0'0,"-1"-1"-1"0"0,1 0 1 0 0,0 1 0 0 0,0-1-1 0 0,0 1 1 0 0,0-1 0 0 0,-1 0-1 0 0,1 1 1 0 0,0-1 0 0 0,0 1-1 0 0,0-1 1 0 0,0 0 0 0 0,0 1-1 0 0,0-1 1 0 0,1 1 0 0 0,-1-1-1 0 0,0 0 1 0 0,0 1 0 0 0,0-1-1 0 0,0 1 1 0 0,1-1 0 0 0,-1 1-1 0 0,1-2 1 0 0,16-2-553 0 0,-16 4 542 0 0,79-9 359 0 0,26-3-3292 0 0,-89 11 2353 0 0,29 0-741 0 0,-41 2-192 0 0</inkml:trace>
  <inkml:trace contextRef="#ctx0" brushRef="#br3" timeOffset="82">10645 4021 1704 0 0,'33'-12'2665'0'0,"-23"10"-2514"0"0,0 1-1 0 0,0 1 1 0 0,0-1-1 0 0,18 3 1 0 0,27-1-392 0 0,81-6-2422 0 0,-129 5 1205 0 0</inkml:trace>
  <inkml:trace contextRef="#ctx0" brushRef="#br3" timeOffset="83">11055 4013 1872 0 0,'16'6'1480'0'0,"-14"-6"-1460"0"0,-1 1 0 0 0,0 0 0 0 0,1-1 1 0 0,-1 1-1 0 0,1 0 0 0 0,-1-1 0 0 0,1 0 0 0 0,-1 1 0 0 0,1-1 0 0 0,-1 0 1 0 0,1 0-1 0 0,-1 0 0 0 0,1 0 0 0 0,2-1 0 0 0,45-9-817 0 0,95-7-1 0 0,-139 16-605 0 0</inkml:trace>
  <inkml:trace contextRef="#ctx0" brushRef="#br3" timeOffset="84">11305 4042 3265 0 0,'3'1'42'0'0,"-1"0"0"0"0,0 1 1 0 0,1-1-1 0 0,-1 0 1 0 0,0-1-1 0 0,1 1 0 0 0,-1 0 1 0 0,1-1-1 0 0,-1 1 0 0 0,1-1 1 0 0,-1 0-1 0 0,1 0 0 0 0,0 0 1 0 0,-1 0-1 0 0,5-1 0 0 0,42-9 370 0 0,-38 8-230 0 0,0 0 0 0 0,0 1 0 0 0,18 0 0 0 0,2 0-896 0 0,9-10-2200 0 0,-36 10 1652 0 0</inkml:trace>
  <inkml:trace contextRef="#ctx0" brushRef="#br3" timeOffset="85">11606 4033 1680 0 0,'-1'1'1399'0'0,"1"-1"-1368"0"0,-1 0 0 0 0,1-1 0 0 0,0 1 0 0 0,0 0 0 0 0,0 0 0 0 0,0 0 0 0 0,0 0-1 0 0,0 0 1 0 0,0 0 0 0 0,0 0 0 0 0,-1 0 0 0 0,1 0 0 0 0,0 0 0 0 0,0 0 0 0 0,0 0 0 0 0,0 0-1 0 0,0-1 1 0 0,0 1 0 0 0,0 0 0 0 0,0 0 0 0 0,0 0 0 0 0,0 0 0 0 0,0 0 0 0 0,0 0-1 0 0,0 0 1 0 0,0-1 0 0 0,-1 1 0 0 0,1 0 0 0 0,0 0 0 0 0,0 0 0 0 0,0 0 0 0 0,0 0 0 0 0,0 0-1 0 0,0 0 1 0 0,0-1 0 0 0,0 1 0 0 0,0 0 0 0 0,0 0 0 0 0,1 0 0 0 0,-1 0 0 0 0,0 0 0 0 0,0 0-1 0 0,0-1 1 0 0,0 1 0 0 0,0 0 0 0 0,0 0 0 0 0,0 0 0 0 0,0 0 0 0 0,0 0 0 0 0,0 0 0 0 0,0 0-1 0 0,0 0 1 0 0,0 0 0 0 0,1-1 0 0 0,-1 1 0 0 0,0 0 0 0 0,0 0 0 0 0,-12 0 1565 0 0,11 0-1471 0 0,1 0 0 0 0,-1 0 0 0 0,0 0 0 0 0,1-1 1 0 0,-1 1-1 0 0,0 0 0 0 0,1-1 0 0 0,-1 1 0 0 0,1 0 1 0 0,-1-1-1 0 0,1 1 0 0 0,-1-1 0 0 0,1 1 0 0 0,-1 0 0 0 0,1-1 1 0 0,-1 0-1 0 0,1 1 0 0 0,-1-1 0 0 0,1 1 0 0 0,0-1 1 0 0,-1 0-1 0 0,1 1 0 0 0,0-1 0 0 0,-1 1 0 0 0,1-1 1 0 0,0 0-1 0 0,0 0 0 0 0,0 1 0 0 0,0-1 0 0 0,-1 0 0 0 0,1 1 1 0 0,0-1-1 0 0,0-1 0 0 0,-4-28 620 0 0,4 28-713 0 0,-11-67 476 0 0,7 44-1429 0 0,0 0-1 0 0,0-34 0 0 0,3 27-6207 0 0,0 27 5351 0 0</inkml:trace>
  <inkml:trace contextRef="#ctx0" brushRef="#br3" timeOffset="86">11551 3605 3537 0 0,'0'1'42'0'0,"-1"-1"0"0"0,0 1 1 0 0,1 0-1 0 0,-1-1 0 0 0,1 1 1 0 0,-1 0-1 0 0,1-1 0 0 0,-1 1 1 0 0,1 0-1 0 0,-1 0 0 0 0,1 0 1 0 0,0-1-1 0 0,-1 1 0 0 0,1 0 1 0 0,0 0-1 0 0,-1 2 0 0 0,2-1 1474 0 0,3-13 146 0 0,-2 6-1568 0 0,-1 0 1 0 0,0 0 0 0 0,0-1 0 0 0,-1 1 0 0 0,0 0 0 0 0,1 0 0 0 0,-2-8 0 0 0,-1-1-919 0 0,-1 0 0 0 0,0 0 1 0 0,-6-16-1 0 0,-3-17-1856 0 0,10 38 846 0 0</inkml:trace>
  <inkml:trace contextRef="#ctx0" brushRef="#br3" timeOffset="87">11507 3264 3409 0 0,'1'-5'482'0'0,"0"4"-409"0"0,0 1-1 0 0,-1-1 1 0 0,1 0 0 0 0,-1 0-1 0 0,1 0 1 0 0,-1 0 0 0 0,0 0-1 0 0,1-1 1 0 0,-1 1 0 0 0,0 0-1 0 0,0 0 1 0 0,0 0 0 0 0,1 0-1 0 0,-1-1 1 0 0,-3-11 315 0 0,2 0 0 0 0,0 1 1 0 0,0-1-1 0 0,2-19 0 0 0,0 21-912 0 0,-1 0-1 0 0,0 0 0 0 0,-1 0 1 0 0,0 0-1 0 0,0 0 1 0 0,-6-19-1 0 0,4 18-1115 0 0,2 5 150 0 0</inkml:trace>
  <inkml:trace contextRef="#ctx0" brushRef="#br3" timeOffset="88">11519 2865 3497 0 0,'-1'0'23'0'0,"1"0"-1"0"0,-1 0 1 0 0,0 0 0 0 0,1 0 0 0 0,-1-1-1 0 0,1 1 1 0 0,-1 0 0 0 0,1 0 0 0 0,-1-1 0 0 0,1 1-1 0 0,-1-1 1 0 0,1 1 0 0 0,-1 0 0 0 0,1-1-1 0 0,-1 1 1 0 0,1-1 0 0 0,-1 1 0 0 0,1-1 0 0 0,0 1-1 0 0,-1-1 1 0 0,1 1 0 0 0,0-1 0 0 0,0 0 0 0 0,-1 1-1 0 0,1-1 1 0 0,-6-24 489 0 0,5-24 367 0 0,11-3-1084 0 0,-8 46 14 0 0,0 1 0 0 0,-1-1 1 0 0,0 1-1 0 0,0-1 0 0 0,0 0 1 0 0,0 1-1 0 0,-1-1 1 0 0,0 0-1 0 0,0 0 0 0 0,0 1 1 0 0,-1-1-1 0 0,0 0 0 0 0,0 0 1 0 0,0 1-1 0 0,-3-8 0 0 0,2 10-1465 0 0</inkml:trace>
  <inkml:trace contextRef="#ctx0" brushRef="#br3" timeOffset="89">11512 2566 4617 0 0,'-8'-6'1831'0'0,"16"8"-1844"0"0,17 11-561 0 0,-23-12 674 0 0,0 1 0 0 0,0 0 0 0 0,1-1 0 0 0,-1 0 0 0 0,1 1-1 0 0,-1-1 1 0 0,1 0 0 0 0,0 0 0 0 0,-1-1 0 0 0,1 1 0 0 0,0-1-1 0 0,0 1 1 0 0,-1-1 0 0 0,1 0 0 0 0,0 0 0 0 0,3-1 0 0 0,48-11 296 0 0,-45 9-399 0 0,0 0 1 0 0,1 1 0 0 0,17-2 0 0 0,-22 5-669 0 0</inkml:trace>
  <inkml:trace contextRef="#ctx0" brushRef="#br3" timeOffset="90">11792 2551 4449 0 0,'17'7'1275'0'0,"-6"-1"-1899"0"0,1-1 0 0 0,21 7-1 0 0,-18-15-1271 0 0,-12 2 173 0 0</inkml:trace>
  <inkml:trace contextRef="#ctx0" brushRef="#br3" timeOffset="91">12062 2559 1896 0 0,'-1'0'1433'0'0,"0"0"-1457"0"0,1 0 8 0 0,-1 1-200 0 0</inkml:trace>
  <inkml:trace contextRef="#ctx0" brushRef="#br3" timeOffset="92">12055 2565 2353 0 0,'0'-1'254'0'0,"0"-1"1"0"0,0 1 0 0 0,0-1 0 0 0,0 1-1 0 0,0-1 1 0 0,0 1 0 0 0,1-1 0 0 0,-1 1 0 0 0,1 0-1 0 0,-1-1 1 0 0,1 1 0 0 0,0-2 0 0 0,0 2-205 0 0,-1 1 0 0 0,0 0 0 0 0,1-1 0 0 0,-1 1 0 0 0,0-1 0 0 0,1 1 0 0 0,-1 0-1 0 0,1 0 1 0 0,-1-1 0 0 0,1 1 0 0 0,-1 0 0 0 0,0 0 0 0 0,1 0 0 0 0,-1-1 0 0 0,1 1 0 0 0,-1 0 0 0 0,1 0 0 0 0,-1 0 0 0 0,1 0 0 0 0,-1 0 0 0 0,1 0 0 0 0,0 0 0 0 0,3 1-148 0 0,0 1 1 0 0,0-1 0 0 0,-1 1 0 0 0,1 0-1 0 0,0 0 1 0 0,5 4 0 0 0,15 7 895 0 0,-21-13-748 0 0,1-1 0 0 0,-1 0 1 0 0,0 0-1 0 0,0 1 0 0 0,0-2 0 0 0,0 1 1 0 0,0 0-1 0 0,3-3 0 0 0,-3 3-72 0 0,0-1-1 0 0,-1 1 1 0 0,1 0 0 0 0,0 0-1 0 0,0 0 1 0 0,0 0 0 0 0,-1 0-1 0 0,1 1 1 0 0,0-1 0 0 0,0 1-1 0 0,5 0 1 0 0,-3 1-3 0 0,-5-1-82 0 0,0 0 0 0 0,0 1 1 0 0,0-1-1 0 0,1 0 0 0 0,-1 0 0 0 0,0 0 0 0 0,0 0 0 0 0,1 0 0 0 0,-1 0 0 0 0,0 0 0 0 0,0 0 1 0 0,1 0-1 0 0,-1 0 0 0 0,0 0 0 0 0,0 0 0 0 0,1 0 0 0 0,-1 0 0 0 0,0 0 0 0 0,0 0 0 0 0,1 0 1 0 0,-1 0-1 0 0,0 0 0 0 0,0 0 0 0 0,0 0 0 0 0,1 0 0 0 0,-1 0 0 0 0,0 0 0 0 0,0-1 0 0 0,1 1 1 0 0,-1 0-1 0 0,0 0 0 0 0,0 0 0 0 0,0 0 0 0 0,0-1 0 0 0,1 1 0 0 0,-1 0 0 0 0,0 0 1 0 0,0-1-1 0 0,0 1 0 0 0,0 0 0 0 0,0 0 0 0 0,1 0 0 0 0,-1-1 0 0 0</inkml:trace>
  <inkml:trace contextRef="#ctx0" brushRef="#br3" timeOffset="93">12243 1845 3521 0 0,'-1'5'139'0'0,"0"-1"-1"0"0,1 0 1 0 0,-1 1 0 0 0,1-1 0 0 0,0 1 0 0 0,0-1 0 0 0,1 0-1 0 0,-1 1 1 0 0,1-1 0 0 0,0 1 0 0 0,0-1 0 0 0,2 6 0 0 0,1 11 506 0 0,-3-1-478 0 0,0-1 1 0 0,-2 1 0 0 0,0 0 0 0 0,-6 29-1 0 0,3-22-1264 0 0,-1 41-1 0 0,5-56 607 0 0,2 27-1973 0 0,-1-34 893 0 0</inkml:trace>
  <inkml:trace contextRef="#ctx0" brushRef="#br3" timeOffset="94">12265 2385 2993 0 0,'-1'6'555'0'0,"0"-1"1"0"0,0 1 0 0 0,0 0 0 0 0,-1 0-1 0 0,-3 6 1 0 0,-7 35 8 0 0,11-14-307 0 0,1-26-195 0 0,0 0-1 0 0,0 1 1 0 0,-1-1 0 0 0,0 0-1 0 0,-2 11 1 0 0,-10-20 5223 0 0,10 1-5479 0 0,0 0 0 0 0,1 0 0 0 0,-1 1 0 0 0,0-1 0 0 0,1 1 0 0 0,-1 0 0 0 0,0-1 0 0 0,-3 2 0 0 0,-68 25-8149 0 0,65-23 6141 0 0</inkml:trace>
  <inkml:trace contextRef="#ctx0" brushRef="#br3" timeOffset="95">7786 3871 1864 0 0,'16'26'1519'0'0,"-6"-17"-1668"0"0,-9-9 161 0 0,-1 0-1 0 0,0-1 1 0 0,1 1-1 0 0,-1 0 0 0 0,0 0 1 0 0,0 0-1 0 0,1 0 1 0 0,-1-1-1 0 0,0 1 1 0 0,0 0-1 0 0,1 0 0 0 0,-1-1 1 0 0,0 1-1 0 0,0 0 1 0 0,0 0-1 0 0,0-1 1 0 0,1 1-1 0 0,-1 0 1 0 0,0-1-1 0 0,0 1 0 0 0,0 0 1 0 0,0 0-1 0 0,0-1 1 0 0,0 1-1 0 0,0 0 1 0 0,1-1-1 0 0,-1 1 0 0 0,0 0 1 0 0,0-1-1 0 0,0 1 1 0 0,0 0-1 0 0,-1-1 1 0 0,1 1-1 0 0,0 0 0 0 0,0-1 1 0 0,0 1-1 0 0,0-1 1 0 0,0 1 42 0 0,0-1 1 0 0,0 1-1 0 0,0 0 1 0 0,0-1 0 0 0,0 1-1 0 0,0 0 1 0 0,0-1-1 0 0,0 1 1 0 0,0-1-1 0 0,0 1 1 0 0,0 0 0 0 0,0-1-1 0 0,0 1 1 0 0,0 0-1 0 0,0-1 1 0 0,0 1-1 0 0,0 0 1 0 0,0-1 0 0 0,-1 1-1 0 0,1 0 1 0 0,0-1-1 0 0,0 1 1 0 0,0 0-1 0 0,-1-1 1 0 0,1 1 0 0 0,0 0-1 0 0,0 0 1 0 0,-1-1-1 0 0,1 1 1 0 0,0 0-1 0 0,-1 0 1 0 0,-8 4 922 0 0,9-3-959 0 0,-1-1 0 0 0,1 1 0 0 0,-1-1 0 0 0,0 1 0 0 0,1-1-1 0 0,-1 1 1 0 0,1-1 0 0 0,-1 0 0 0 0,0 1 0 0 0,1-1 0 0 0,-1 0 0 0 0,0 0 0 0 0,1 1 0 0 0,-1-1 0 0 0,0 0-1 0 0,1 0 1 0 0,-1 0 0 0 0,0 0 0 0 0,0 0 0 0 0,1 0 0 0 0,-1 0 0 0 0,0 0 0 0 0,1 0 0 0 0,-1 0-1 0 0,0 0 1 0 0,0-1 0 0 0,1 1 0 0 0,-1 0 0 0 0,1-1 0 0 0,-2 0 0 0 0,2 1-16 0 0,0 0-1 0 0,-1 0 1 0 0,1 0 0 0 0,0 0 0 0 0,0 0 0 0 0,0 0-1 0 0,0-1 1 0 0,0 1 0 0 0,0 0 0 0 0,0 0 0 0 0,0 0-1 0 0,0 0 1 0 0,-1 0 0 0 0,1 0 0 0 0,0 0-1 0 0,0 0 1 0 0,0 0 0 0 0,0 0 0 0 0,0 0 0 0 0,-1 0-1 0 0,1 0 1 0 0,0 0 0 0 0,0 0 0 0 0,0 0 0 0 0,0 0-1 0 0,0 0 1 0 0,0 0 0 0 0,-1 0 0 0 0,1 0 0 0 0,0 0-1 0 0,0 0 1 0 0,0 0 0 0 0,0 0 0 0 0,0 0-1 0 0,-1 0 1 0 0,1 0 0 0 0,0 0 0 0 0,0 0 0 0 0,0 0-1 0 0,0 0 1 0 0,0 0 0 0 0,0 0 0 0 0,0 1 0 0 0,0-1-1 0 0,-1 0 1 0 0,1 0 0 0 0,0 0 0 0 0,0 0 0 0 0,0 0-1 0 0,0 0 1 0 0,0 1 0 0 0,0-1 0 0 0,0 0-1 0 0,0 0 1 0 0,0 0 0 0 0,0 0 0 0 0,0 1 0 0 0,-2 10 146 0 0,3-4 68 0 0,-1-21 91 0 0,0 8-77 0 0,-1 0-1 0 0,0 0 1 0 0,0 0 0 0 0,0 0 0 0 0,-3-6 0 0 0,2 6-193 0 0,0 0 0 0 0,1 0-1 0 0,-1-1 1 0 0,1 1 0 0 0,0-9 0 0 0,4-12-52 0 0,0 10-242 0 0,-3 17 198 0 0,-1 0 1 0 0,1 0-236 0 0,0 1 235 0 0,0-1 0 0 0,0 0 1 0 0,0 0-1 0 0,0 0 0 0 0,0 0 0 0 0,0 0 0 0 0,0 0 1 0 0,0 0-1 0 0,-1 0 0 0 0,1 0 0 0 0,0 0 1 0 0,0 0-1 0 0,0 0 0 0 0,0 0 0 0 0,0 0 1 0 0,0 0-1 0 0,0 0 0 0 0,0 0 0 0 0,0 0 0 0 0,0 0 1 0 0,-1 0-1 0 0,1 0 0 0 0,0 0 0 0 0,0 0 1 0 0,0-1-1 0 0,5-15-4874 0 0,-4 13 3075 0 0</inkml:trace>
  <inkml:trace contextRef="#ctx0" brushRef="#br3" timeOffset="96">7754 3637 3801 0 0,'0'0'2'0'0,"-1"0"0"0"0,1 0 0 0 0,-1 0 1 0 0,1 1-1 0 0,-1-1 0 0 0,1 0 0 0 0,-1 0 1 0 0,1 1-1 0 0,0-1 0 0 0,-1 0 0 0 0,1 0 0 0 0,-1 1 1 0 0,1-1-1 0 0,0 0 0 0 0,-1 1 0 0 0,1-1 1 0 0,0 1-1 0 0,-1-1 0 0 0,1 0 0 0 0,0 1 0 0 0,0-1 1 0 0,0 1-1 0 0,-1-1 0 0 0,1 1 0 0 0,0-1 0 0 0,0 1 1 0 0,0-1-1 0 0,0 2 0 0 0,-6 5 2994 0 0,6-7-2881 0 0,-1-1 0 0 0,1 1 0 0 0,0 0 0 0 0,-1-1 0 0 0,1 1 0 0 0,0-1 0 0 0,-1 1 0 0 0,1-1 0 0 0,0 1-1 0 0,-1-1 1 0 0,1 0 0 0 0,0 1 0 0 0,0-1 0 0 0,0 1 0 0 0,-1-1 0 0 0,1 0 0 0 0,0 1 0 0 0,0-1 0 0 0,0 1-1 0 0,0-1 1 0 0,0 0 0 0 0,0 1 0 0 0,0-1 0 0 0,0 0 0 0 0,0 1 0 0 0,0-1 0 0 0,1 0 0 0 0,0-27-547 0 0,-1 24 642 0 0,7-76-1689 0 0,-10 71 1175 0 0,-1-7-3185 0 0,7 3 680 0 0,-1 10 1153 0 0</inkml:trace>
  <inkml:trace contextRef="#ctx0" brushRef="#br3" timeOffset="97">7775 3464 3705 0 0,'0'-1'133'0'0,"0"0"0"0"0,0 0 0 0 0,0 0 0 0 0,0 0 0 0 0,0 0 0 0 0,0 0 0 0 0,0 0 0 0 0,0 0 1 0 0,0 0-1 0 0,0 0 0 0 0,0 0 0 0 0,1 1 0 0 0,-1-1 0 0 0,0 0 0 0 0,1 0 0 0 0,-1 0 0 0 0,0 0 0 0 0,1 0 0 0 0,-1 0 0 0 0,1 1 0 0 0,-1-1 1 0 0,1 0-1 0 0,0 1 0 0 0,-1-1 0 0 0,1 0 0 0 0,0 1 0 0 0,-1-1 0 0 0,1 0 0 0 0,0 1 0 0 0,0-1 0 0 0,0 1 0 0 0,-1 0 0 0 0,1-1 1 0 0,0 1-1 0 0,0 0 0 0 0,0-1 0 0 0,1 1 0 0 0,0 0-110 0 0,-1 0-1 0 0,1 0 1 0 0,-1 0 0 0 0,1 1-1 0 0,-1-1 1 0 0,1 0 0 0 0,-1 1-1 0 0,1-1 1 0 0,-1 1 0 0 0,1-1-1 0 0,-1 1 1 0 0,0 0 0 0 0,2 1-1 0 0,-1-1-19 0 0,-1 0 0 0 0,1 0 0 0 0,-1-1 0 0 0,1 1 0 0 0,-1 0-1 0 0,1-1 1 0 0,0 1 0 0 0,-1-1 0 0 0,1 1 0 0 0,0-1 0 0 0,-1 0-1 0 0,1 0 1 0 0,0 0 0 0 0,2 0 0 0 0,8-3-245 0 0,16-3 508 0 0,33-3 0 0 0,-16 10-1354 0 0,0 10-3336 0 0,-37-9 3274 0 0,-4-1-920 0 0</inkml:trace>
  <inkml:trace contextRef="#ctx0" brushRef="#br3" timeOffset="98">8214 3471 2224 0 0,'-14'2'3424'0'0,"27"4"-1856"0"0,7 4-707 0 0,-18-9-855 0 0,-1 1-1 0 0,1-1 1 0 0,0 0 0 0 0,0 0 0 0 0,-1 0-1 0 0,1-1 1 0 0,0 1 0 0 0,0 0-1 0 0,0-1 1 0 0,0 1 0 0 0,0-1 0 0 0,0 0-1 0 0,0 0 1 0 0,0 0 0 0 0,4 0-1 0 0,49-6 38 0 0,-40 5-214 0 0,0-1 1 0 0,0 0-1 0 0,0-1 1 0 0,0 0 0 0 0,17-8-1 0 0,27-13-4098 0 0,-50 21 2118 0 0</inkml:trace>
  <inkml:trace contextRef="#ctx0" brushRef="#br3" timeOffset="99">8756 3495 3785 0 0,'-26'6'868'0'0,"26"-6"-814"0"0,-1 0-1 0 0,0 1 1 0 0,0-1-1 0 0,0 0 1 0 0,0 1-1 0 0,0-1 1 0 0,1 1 0 0 0,-1 0-1 0 0,0-1 1 0 0,0 1-1 0 0,1-1 1 0 0,-1 1-1 0 0,0 0 1 0 0,1 0-1 0 0,-1-1 1 0 0,1 1-1 0 0,-1 0 1 0 0,1 0-1 0 0,-1 0 1 0 0,1 0 0 0 0,-1 0-1 0 0,1 0 1 0 0,0 0-1 0 0,0 0 1 0 0,-1 1-1 0 0,24-5 2576 0 0,-7 0-2492 0 0,12 5-73 0 0,-24-1-61 0 0,1 0-1 0 0,0-1 0 0 0,0 1 0 0 0,0-1 1 0 0,-1-1-1 0 0,1 1 0 0 0,0-1 0 0 0,0 0 1 0 0,5-1-1 0 0,0-1-83 0 0,1 0 0 0 0,-1 1 0 0 0,1 1 0 0 0,-1 0 0 0 0,17 1 0 0 0,8-1-1390 0 0,-8-7-188 0 0,-24 7 1326 0 0,1 0 0 0 0,-1-1 0 0 0,1 1 0 0 0,-1 1 1 0 0,1-1-1 0 0,-1 0 0 0 0,7 1 0 0 0,-6 0-1598 0 0</inkml:trace>
  <inkml:trace contextRef="#ctx0" brushRef="#br3" timeOffset="100">9109 3541 4081 0 0,'-6'1'434'0'0,"13"2"584"0"0,16-1 1133 0 0,-14-3-2131 0 0,0 0 1 0 0,-1 1-1 0 0,1 0 0 0 0,0 1 0 0 0,0 0 0 0 0,13 4 0 0 0,-13-3-25 0 0,0 0-1 0 0,-1-1 1 0 0,1 0-1 0 0,0-1 1 0 0,0 0-1 0 0,15-2 1 0 0,-9-1 28 0 0,92-16-1635 0 0,-35 14-3091 0 0,-67 5 3264 0 0</inkml:trace>
  <inkml:trace contextRef="#ctx0" brushRef="#br3" timeOffset="101">9511 3561 3105 0 0,'-12'4'4317'0'0,"2"3"-3843"0"0,9 0-1440 0 0,14-2 957 0 0,-6-5 98 0 0,-1-1-1 0 0,0 1 0 0 0,0-2 1 0 0,0 1-1 0 0,0-1 0 0 0,0 0 0 0 0,0 0 1 0 0,11-6-1 0 0,19-7 262 0 0,-16 10-1112 0 0,0 1 0 0 0,32-3 0 0 0,-45 7 565 0 0,0 0 1 0 0,0 1-1 0 0,0-1 1 0 0,0 1-1 0 0,0 1 1 0 0,-1-1-1 0 0,1 1 1 0 0,0 1 0 0 0,-1-1-1 0 0,1 1 1 0 0,7 5-1 0 0,-9-6-559 0 0</inkml:trace>
  <inkml:trace contextRef="#ctx0" brushRef="#br3" timeOffset="102">9848 3545 3801 0 0,'14'-1'180'0'0,"0"-1"1"0"0,0 0 0 0 0,17-6 0 0 0,36-6 2678 0 0,-27 6-1802 0 0,12-2-2057 0 0,-49 9 703 0 0,0 1 1 0 0,0 0-1 0 0,0 0 1 0 0,0 0-1 0 0,0 1 1 0 0,0-1-1 0 0,0 1 1 0 0,0-1-1 0 0,0 1 1 0 0,0 0-1 0 0,-1 1 1 0 0,1-1-1 0 0,4 3 1 0 0,-6-3 208 0 0,0 0 0 0 0,0-1 0 0 0,-1 1 0 0 0,1 0 0 0 0,0 0 0 0 0,-1 0 0 0 0,1 0 1 0 0,-1 0-1 0 0,1 0 0 0 0,-1 0 0 0 0,1 0 0 0 0,-1 0 0 0 0,0 0 0 0 0,1 0 0 0 0,-1 0 0 0 0,0 0 1 0 0,0 0-1 0 0,0 0 0 0 0,0 0 0 0 0,0 2 0 0 0,0 1-1131 0 0</inkml:trace>
  <inkml:trace contextRef="#ctx0" brushRef="#br3" timeOffset="103">10177 3542 1952 0 0,'0'-1'1089'0'0,"0"2"-1161"0"0</inkml:trace>
  <inkml:trace contextRef="#ctx0" brushRef="#br3" timeOffset="104">10170 3520 2433 0 0,'-8'-10'3566'0'0,"13"-3"-3734"0"0,-1 2 294 0 0,-4 12 9 0 0,-1 0-1 0 0,1 0 1 0 0,0 0-1 0 0,0 1 1 0 0,0-1-1 0 0,0 0 1 0 0,0 0 0 0 0,0 0-1 0 0,1 1 1 0 0,-1-1-1 0 0,0 0 1 0 0,1 0-1 0 0,-1 0 1 0 0,0 0-1 0 0,1 0 1 0 0,-1 0-1 0 0,1 0 1 0 0,0 0-1 0 0,-1 0 1 0 0,1 0-1 0 0,0 0 1 0 0,-1 0-1 0 0,1 0 1 0 0,0 0-1 0 0,0 0 1 0 0,0-1 0 0 0,0 1-1 0 0,0 0 1 0 0,0-1-1 0 0,0 1 1 0 0,0-1-1 0 0,0 1 1 0 0,0-1-1 0 0,0 0 1 0 0,0 1-1 0 0,0-1 1 0 0,0 0-1 0 0,0 0 1 0 0,0 0-1 0 0,0 0 1 0 0,0 0-1 0 0,1 0 1 0 0,-1 0 0 0 0,2 0-1 0 0,6-3-447 0 0,0 1 0 0 0,0-1 0 0 0,0-1 0 0 0,15-7 0 0 0,10-4-1935 0 0,-33 15 2152 0 0,0 0-1 0 0,-1 0 1 0 0,1 0 0 0 0,0 0 0 0 0,0 0 0 0 0,0 0 0 0 0,0 0 0 0 0,0 1-1 0 0,0-1 1 0 0,-1 0 0 0 0,1 1 0 0 0,0-1 0 0 0,0 0 0 0 0,0 1-1 0 0,-1-1 1 0 0,1 1 0 0 0,0 0 0 0 0,0-1 0 0 0,-1 1 0 0 0,1-1 0 0 0,-1 1-1 0 0,1 0 1 0 0,0 0 0 0 0,-1-1 0 0 0,1 1 0 0 0,-1 0 0 0 0,1 1-1 0 0,9 26-3097 0 0,-9-25 2774 0 0,0 0-1223 0 0</inkml:trace>
  <inkml:trace contextRef="#ctx0" brushRef="#br3" timeOffset="105">10335 3559 3049 0 0,'-1'-8'165'0'0,"3"11"-181"0"0,-2-3 150 0 0,0 1-1 0 0,1-1 0 0 0,-1 1 0 0 0,0 0 0 0 0,0-1 0 0 0,0 1 0 0 0,0 0 0 0 0,0-1 0 0 0,1 1 0 0 0,-1 0 0 0 0,0 0 0 0 0,-1-1 0 0 0,1 1 0 0 0,0 0 0 0 0,0-1 0 0 0,0 1 0 0 0,0 0 0 0 0,0-1 0 0 0,-1 1 0 0 0,1 0 0 0 0,0-1 0 0 0,0 1 0 0 0,-1 0 0 0 0,-1 3 11 0 0,1 1 0 0 0,0-1 0 0 0,0 0 1 0 0,0 1-1 0 0,0-1 0 0 0,1 0 1 0 0,0 1-1 0 0,0-1 0 0 0,0 1 0 0 0,1 5 1 0 0,-2 14-145 0 0,-3-2 15 0 0,3-17-36 0 0,0 0 0 0 0,0 0-1 0 0,0 0 1 0 0,0 0 0 0 0,1 0-1 0 0,0 0 1 0 0,0 0 0 0 0,1 5 0 0 0,-1-10-152 0 0,1 1 0 0 0,-1-1 0 0 0,1 0 0 0 0,-1 0 0 0 0,1 1 0 0 0,-1-1 0 0 0,1 0 0 0 0,-1 0 0 0 0,1 0 0 0 0,0 0 0 0 0,-1 0-1 0 0,1 0 1 0 0,-1 0 0 0 0,1 0 0 0 0,0 0 0 0 0,-1 0 0 0 0,1 0 0 0 0,-1 0 0 0 0,1 0 0 0 0,-1-1 0 0 0,1 1 0 0 0,-1 0 0 0 0,2-1 0 0 0,2 0-829 0 0</inkml:trace>
  <inkml:trace contextRef="#ctx0" brushRef="#br3" timeOffset="106">10332 3731 1432 0 0,'-2'1'1646'0'0,"1"-1"-1548"0"0,1 0-1 0 0,-1 0 0 0 0,1 0 1 0 0,-1 0-1 0 0,1 1 1 0 0,-1-1-1 0 0,1 0 1 0 0,-1 1-1 0 0,0-1 0 0 0,1 0 1 0 0,0 1-1 0 0,-1-1 1 0 0,1 1-1 0 0,-1-1 1 0 0,1 1-1 0 0,-1-1 1 0 0,1 1-1 0 0,0-1 0 0 0,-1 1 1 0 0,1-1-1 0 0,0 1 1 0 0,0-1-1 0 0,-1 1 1 0 0,1 0-1 0 0,0-1 0 0 0,0 1 1 0 0,0 0-1 0 0,0-1 1 0 0,0 1-1 0 0,0 0 1 0 0,5 25 143 0 0,0 14-84 0 0,-6-18-12 0 0,0-12 53 0 0,7-27-133 0 0,-1 5-64 0 0,-1 3-552 0 0,-10 9 748 0 0,1 5 226 0 0,8-8 701 0 0,8 8 1468 0 0,-7-4-2595 0 0,0 0-1 0 0,0 0 1 0 0,-1 0 0 0 0,1 1 0 0 0,-1-1 0 0 0,1 1 0 0 0,-1 0 0 0 0,0 0 0 0 0,6 5 0 0 0,-8-6 27 0 0,0 0 1 0 0,0 1 0 0 0,0-1 0 0 0,0 1-1 0 0,-1-1 1 0 0,1 1 0 0 0,0-1-1 0 0,-1 1 1 0 0,1-1 0 0 0,0 1 0 0 0,-1 0-1 0 0,0-1 1 0 0,1 1 0 0 0,-1 0-1 0 0,0-1 1 0 0,0 1 0 0 0,0 0 0 0 0,0 0-1 0 0,0-1 1 0 0,0 1 0 0 0,-1 0 0 0 0,1-1-1 0 0,0 1 1 0 0,-1 0 0 0 0,0 2-1 0 0,0-1-1334 0 0</inkml:trace>
  <inkml:trace contextRef="#ctx0" brushRef="#br3" timeOffset="107">10401 4075 2985 0 0,'-1'10'1123'0'0,"1"0"1"0"0,-2 0 0 0 0,1 0 0 0 0,-1 0 0 0 0,-4 9-1 0 0,6-17-1080 0 0,-1 0-1 0 0,0-1 1 0 0,1 1-1 0 0,-1 0 1 0 0,0-1-1 0 0,0 1 1 0 0,0-1-1 0 0,0 1 1 0 0,-1-1-1 0 0,1 1 0 0 0,0-1 1 0 0,-1 0-1 0 0,1 0 1 0 0,0 0-1 0 0,-1 0 1 0 0,1 0-1 0 0,-1 0 1 0 0,0 0-1 0 0,1 0 1 0 0,-1-1-1 0 0,0 1 1 0 0,1-1-1 0 0,-1 1 0 0 0,0-1 1 0 0,0 0-1 0 0,1 1 1 0 0,-1-1-1 0 0,0 0 1 0 0,0-1-1 0 0,1 1 1 0 0,-1 0-1 0 0,0 0 1 0 0,0-1-1 0 0,1 1 0 0 0,-1-1 1 0 0,-3-1-1 0 0,5 2-46 0 0,0 0 0 0 0,0 0-1 0 0,-1 0 1 0 0,1-1 0 0 0,0 1 0 0 0,0 0-1 0 0,-1 0 1 0 0,1 0 0 0 0,0 0-1 0 0,-1 0 1 0 0,1 0 0 0 0,0 0-1 0 0,0 0 1 0 0,-1 0 0 0 0,1 0-1 0 0,0 0 1 0 0,-1 0 0 0 0,1 0-1 0 0,0 0 1 0 0,0 0 0 0 0,-1 0 0 0 0,1 1-1 0 0,0-1 1 0 0,0 0 0 0 0,-1 0-1 0 0,1 0 1 0 0,0 0 0 0 0,0 0-1 0 0,-1 1 1 0 0,1-1 0 0 0,0 0-1 0 0,0 0 1 0 0,0 0 0 0 0,0 1-1 0 0,-1-1 1 0 0,1 0 0 0 0,0 0 0 0 0,0 1-1 0 0,0-1 1 0 0,0 0 0 0 0,0 1-1 0 0,0-1 1 0 0,-1 0 0 0 0,1 0-1 0 0,0 1 1 0 0,0-1 0 0 0,0 0-1 0 0,0 1 1 0 0,0-1 0 0 0,0 0-1 0 0,0 1 1 0 0,0-1 0 0 0,0 1-312 0 0,1 0 0 0 0,-1 0 0 0 0,0 0 0 0 0,0 0 0 0 0,0 0 0 0 0,1 0 0 0 0,-1-1 0 0 0,0 1-1 0 0,1 0 1 0 0,-1 0 0 0 0,1 0 0 0 0,-1-1 0 0 0,1 1 0 0 0,-1 0 0 0 0,1 0 0 0 0,-1-1 0 0 0,2 2 0 0 0,2 2-2865 0 0</inkml:trace>
  <inkml:trace contextRef="#ctx0" brushRef="#br3" timeOffset="108">10326 4191 1984 0 0,'6'29'4858'0'0,"-4"-26"-4716"0"0,-1 1 0 0 0,0-1 0 0 0,0 0 0 0 0,0 0 1 0 0,-1 1-1 0 0,1-1 0 0 0,-1 0 0 0 0,0 1 0 0 0,1-1 0 0 0,-1 1 0 0 0,-1 4 0 0 0,-4 17 1124 0 0,2-10-1263 0 0,1-1 0 0 0,-2 24 0 0 0,5-36-562 0 0,0-1 0 0 0,-1 0 0 0 0,1 0 0 0 0,0 0 0 0 0,0 0 0 0 0,0 0 0 0 0,0 0 0 0 0,0-1-1 0 0,0 1 1 0 0,1 0 0 0 0,-1-1 0 0 0,0 1 0 0 0,2 0 0 0 0,-1 0-1180 0 0</inkml:trace>
  <inkml:trace contextRef="#ctx0" brushRef="#br3" timeOffset="109">10347 4473 1656 0 0,'2'-6'3573'0'0,"0"2"-2355"0"0,-1 16-309 0 0,-6 37 2654 0 0,4-37-3272 0 0,-1 0 0 0 0,1 24 0 0 0,-3 14 313 0 0,3-41-682 0 0,0-1 0 0 0,0 0 0 0 0,1 0 0 0 0,0 1 1 0 0,0-1-1 0 0,2 12 0 0 0,0-14-1024 0 0,-2-6 975 0 0,0 0-1 0 0,0 0 1 0 0,0 0 0 0 0,0 0 0 0 0,0 1-1 0 0,0-1 1 0 0,0 0 0 0 0,0 0 0 0 0,0 0-1 0 0,0 1 1 0 0,0-1 0 0 0,0 0 0 0 0,0 0-1 0 0,0 0 1 0 0,0 0 0 0 0,0 1 0 0 0,0-1-1 0 0,1 0 1 0 0,-1 0 0 0 0,0 1-382 0 0,0-1 382 0 0,1 0-1 0 0,-1 0 1 0 0,0 0 0 0 0,0 0 0 0 0,0 0-1 0 0,0 0 1 0 0,0 0 0 0 0,1 0 0 0 0,-1 0-1 0 0,0 0 1 0 0,0 0 0 0 0,0 0 0 0 0,1 0-1 0 0,-1 0 1 0 0,0 0 0 0 0,0 0 0 0 0,0 0-1 0 0,0 0 1 0 0,1 0 0 0 0,-1 0 0 0 0,0 0-1 0 0,0 0 1 0 0,0 0 0 0 0,0 0 0 0 0,1 0-1 0 0,-1 0 1 0 0,0 0 0 0 0,0 0 0 0 0,0-1-1 0 0,0 1 1 0 0,0 0 0 0 0,1 0-382 0 0,-1 0 382 0 0,0-1-1 0 0,0 1 1 0 0,0 0 0 0 0,0 0 0 0 0,0 0-1 0 0,1-1 1 0 0</inkml:trace>
  <inkml:trace contextRef="#ctx0" brushRef="#br3" timeOffset="110">10327 4877 2993 0 0,'-2'-1'3723'0'0,"3"7"-2348"0"0,0-3-1340 0 0,0 0 0 0 0,0 0 1 0 0,-1 0-1 0 0,1 0 0 0 0,-1 0 0 0 0,0 0 1 0 0,0 0-1 0 0,0 6 0 0 0,-3 45 1226 0 0,3-39-734 0 0,5 27-577 0 0,-4-33-1622 0 0,0 0 0 0 0,0 0 0 0 0,-1 0 1 0 0,0 9-1 0 0,-1-15 85 0 0</inkml:trace>
  <inkml:trace contextRef="#ctx0" brushRef="#br3" timeOffset="111">10318 5236 4017 0 0,'-1'3'319'0'0,"0"1"1"0"0,1-1 0 0 0,-1 1-1 0 0,1-1 1 0 0,0 1-1 0 0,0 0 1 0 0,0-1 0 0 0,0 1-1 0 0,1-1 1 0 0,1 7-1 0 0,-1 7 1688 0 0,-3 23-445 0 0,1-27-1060 0 0,1-1 0 0 0,0 1 0 0 0,2 23 0 0 0,-1-31-586 0 0,2 15-2504 0 0</inkml:trace>
  <inkml:trace contextRef="#ctx0" brushRef="#br3" timeOffset="112">10377 5547 4969 0 0,'-3'-5'424'0'0,"1"2"-472"0"0,0 0-232 0 0,2 1-144 0 0,0 1-48 0 0,0 0 88 0 0,0 1 112 0 0</inkml:trace>
  <inkml:trace contextRef="#ctx0" brushRef="#br3" timeOffset="113">10328 5493 3481 0 0,'1'-5'47'0'0,"1"12"-199"0"0,-2-1 329 0 0,-2-11 852 0 0,1-16 4485 0 0,-6 36-5112 0 0,4-12-419 0 0,1 1 0 0 0,0 0 0 0 0,0 0 1 0 0,1 1-1 0 0,-1-1 0 0 0,1 0 0 0 0,0 1 0 0 0,0-1 0 0 0,0 1 0 0 0,0-1 0 0 0,1 1 0 0 0,0-1 0 0 0,0 1 0 0 0,0-1 0 0 0,0 1 0 0 0,2 6 0 0 0,-2-3-5 0 0,-2 24-28 0 0,0 4-1180 0 0,8-16-3021 0 0,-1-18 2249 0 0,-2-2-37 0 0</inkml:trace>
  <inkml:trace contextRef="#ctx0" brushRef="#br3" timeOffset="114">10385 5684 3425 0 0,'-11'-3'2065'0'0,"20"2"283"0"0,-4 1-1917 0 0,0 1 0 0 0,0-1 0 0 0,0 0 1 0 0,0-1-1 0 0,0 1 0 0 0,0-1 0 0 0,6-2 1 0 0,26-2-244 0 0,23 10 17 0 0,20 0-1472 0 0,-68-5 418 0 0,-1-1 0 0 0,1 0-1 0 0,-1-1 1 0 0,0 0 0 0 0,12-4-1 0 0,17-9-1455 0 0,-31 11 132 0 0</inkml:trace>
  <inkml:trace contextRef="#ctx0" brushRef="#br3" timeOffset="115">10863 5659 2056 0 0,'8'-1'5058'0'0,"-23"10"-3204"0"0,14-9-1783 0 0,1 1 1 0 0,0-1-1 0 0,0 0 0 0 0,0 1 1 0 0,-1-1-1 0 0,1 0 1 0 0,0 1-1 0 0,0-1 0 0 0,0 1 1 0 0,0-1-1 0 0,0 0 0 0 0,0 1 1 0 0,0-1-1 0 0,0 1 1 0 0,0-1-1 0 0,0 1 0 0 0,0-1 1 0 0,0 0-1 0 0,0 1 1 0 0,0-1-1 0 0,0 1 0 0 0,0-1 1 0 0,0 0-1 0 0,1 1 1 0 0,-1 0-1 0 0,1 0 33 0 0,0 0 1 0 0,0 0-1 0 0,-1-1 1 0 0,1 1-1 0 0,0 0 0 0 0,0 0 1 0 0,0-1-1 0 0,0 1 1 0 0,0 0-1 0 0,1-1 0 0 0,-1 1 1 0 0,0-1-1 0 0,0 1 1 0 0,0-1-1 0 0,0 0 0 0 0,0 0 1 0 0,1 0-1 0 0,-1 1 1 0 0,0-1-1 0 0,0 0 0 0 0,0 0 1 0 0,1-1-1 0 0,1 1 1 0 0,41-6-1183 0 0,-23 4-1912 0 0,0-1 0 0 0,27-8 0 0 0,-41 8 932 0 0</inkml:trace>
  <inkml:trace contextRef="#ctx0" brushRef="#br3" timeOffset="116">11143 5682 4537 0 0,'0'-1'212'0'0,"0"0"0"0"0,1 0-1 0 0,-1 0 1 0 0,1 0 0 0 0,-1 0 0 0 0,1 0 0 0 0,0 0 0 0 0,-1 0-1 0 0,1 0 1 0 0,0 0 0 0 0,0 0 0 0 0,0 0 0 0 0,0 0 0 0 0,-1 1-1 0 0,1-1 1 0 0,0 0 0 0 0,0 1 0 0 0,0-1 0 0 0,0 1 0 0 0,2-1-1 0 0,28-12 3227 0 0,-20 8-2225 0 0,-8 4-1192 0 0,0-1 0 0 0,0 1 0 0 0,1 0-1 0 0,-1 0 1 0 0,0 0 0 0 0,1 0 0 0 0,-1 1 0 0 0,1 0-1 0 0,-1-1 1 0 0,0 1 0 0 0,1 1 0 0 0,-1-1-1 0 0,1 0 1 0 0,-1 1 0 0 0,0 0 0 0 0,1 0 0 0 0,-1 0-1 0 0,5 3 1 0 0,6 0-2000 0 0,-8-3 714 0 0,0 0 1 0 0,-1 0 0 0 0,1-1-1 0 0,0 0 1 0 0,0 0-1 0 0,11-3 1 0 0,-13 3-617 0 0</inkml:trace>
  <inkml:trace contextRef="#ctx0" brushRef="#br3" timeOffset="117">11445 5670 4145 0 0,'0'-1'79'0'0,"0"1"1"0"0,-1 0-1 0 0,1-1 1 0 0,0 1 0 0 0,0 0-1 0 0,0 0 1 0 0,-1-1-1 0 0,1 1 1 0 0,0 0-1 0 0,0-1 1 0 0,0 1-1 0 0,0 0 1 0 0,0-1-1 0 0,0 1 1 0 0,0 0-1 0 0,0-1 1 0 0,0 1 0 0 0,0-1-1 0 0,0 1 1 0 0,0 0-1 0 0,0-1 1 0 0,0 1-1 0 0,0 0 1 0 0,0-1-1 0 0,0 1 1 0 0,0 0-1 0 0,0-1 1 0 0,0 1-1 0 0,1 0 1 0 0,-1-1-1 0 0,0 1 1 0 0,0 0 0 0 0,0 0-1 0 0,0-1 1 0 0,1 1-1 0 0,-1 0 1 0 0,0 0-1 0 0,0-1 1 0 0,1 1-1 0 0,-1 0 1 0 0,0 0-1 0 0,1-1 1 0 0,-1 1-1 0 0,0 0 1 0 0,0 0 0 0 0,1 0-1 0 0,-1 0 1 0 0,0 0-1 0 0,1 0 1 0 0,-1 0-1 0 0,0 0 1 0 0,1-1-1 0 0,-1 1 1 0 0,0 0-1 0 0,1 0 1 0 0,-1 1-1 0 0,0-1 1 0 0,1 0-1 0 0,-1 0 1 0 0,31 1 2870 0 0,-15 0-745 0 0,73 0-1892 0 0,-61 0-2544 0 0,1 0-3316 0 0,-15-3 1603 0 0,-11 1 1905 0 0</inkml:trace>
  <inkml:trace contextRef="#ctx0" brushRef="#br3" timeOffset="118">11677 5680 3049 0 0,'-2'-1'238'0'0,"1"0"0"0"0,0 1 0 0 0,0-1 1 0 0,-1 1-1 0 0,1 0 0 0 0,-1-1 0 0 0,1 1 1 0 0,0 0-1 0 0,-1 0 0 0 0,1 0 0 0 0,-1 0 0 0 0,1 0 1 0 0,-2 1-1 0 0,3-1-226 0 0,0 0 1 0 0,-1-1-1 0 0,1 1 1 0 0,0 0-1 0 0,-1 0 1 0 0,1 0-1 0 0,0 1 1 0 0,-1-1-1 0 0,1 0 1 0 0,0 0-1 0 0,0 0 1 0 0,-1 0-1 0 0,1 0 1 0 0,0 0-1 0 0,-1 0 1 0 0,1 1-1 0 0,0-1 1 0 0,0 0-1 0 0,-1 0 1 0 0,1 0-1 0 0,0 1 1 0 0,0-1-1 0 0,-1 0 1 0 0,1 0-1 0 0,0 1 1 0 0,0-1-1 0 0,0 0 1 0 0,-1 0-1 0 0,1 1 1 0 0,0-1-1 0 0,0 0 1 0 0,0 1-1 0 0,0-1 0 0 0,0 0 1 0 0,0 1-1 0 0,0-1 1 0 0,0 0-1 0 0,-1 1 1 0 0,1-1-1 0 0,0 0 1 0 0,0 1-1 0 0,0-1 1 0 0,1 0-1 0 0,-1 1 1 0 0,0-1-1 0 0,0 0 1 0 0,0 1-1 0 0,0-1 1 0 0,0 0-1 0 0,0 1 1 0 0,0-1-1 0 0,0 0 1 0 0,1 1-1 0 0,-1-1 1 0 0,0 0-1 0 0,0 0 1 0 0,1 1-1 0 0,2 0 230 0 0,1 0-1 0 0,-1 0 0 0 0,1 0 1 0 0,0 0-1 0 0,0-1 1 0 0,-1 1-1 0 0,1-1 0 0 0,0 0 1 0 0,0 0-1 0 0,-1-1 1 0 0,6 0-1 0 0,-3 0-127 0 0,43-4-603 0 0,33-1-3945 0 0,-72 6 2313 0 0</inkml:trace>
  <inkml:trace contextRef="#ctx0" brushRef="#br3" timeOffset="119">11630 5629 5033 0 0,'2'2'1979'0'0,"2"0"-1426"0"0,0 1 0 0 0,0 0 1 0 0,0-1-1 0 0,0 0 1 0 0,0 0-1 0 0,0 0 0 0 0,1 0 1 0 0,-1-1-1 0 0,0 0 0 0 0,1 0 1 0 0,4 1-1 0 0,-5-2-487 0 0,0-1-1 0 0,0 2 0 0 0,0-1 1 0 0,0 0-1 0 0,0 1 1 0 0,0 0-1 0 0,-1 0 1 0 0,1 0-1 0 0,0 0 0 0 0,-1 1 1 0 0,1 0-1 0 0,0 0 1 0 0,-1 0-1 0 0,0 0 0 0 0,1 0 1 0 0,-1 1-1 0 0,0-1 1 0 0,0 1-1 0 0,3 4 1 0 0,-3-6-34 0 0,-1 1 0 0 0,1-1 0 0 0,-1 0 1 0 0,1 0-1 0 0,0 0 0 0 0,0-1 1 0 0,-1 1-1 0 0,1-1 0 0 0,0 1 1 0 0,0-1-1 0 0,0 0 0 0 0,-1 0 1 0 0,1-1-1 0 0,5 0 0 0 0,4 0 36 0 0,-32 17 332 0 0,-17-10-601 0 0,1 3 0 0 0,-61 22 0 0 0,84-27 1239 0 0,4-2-3895 0 0,20-18-10546 0 0</inkml:trace>
  <inkml:trace contextRef="#ctx0" brushRef="#br3" timeOffset="120">11643 5587 4985 0 0,'-1'0'242'0'0,"1"0"1"0"0,-1 0-1 0 0,0-1 0 0 0,0 1 1 0 0,0 0-1 0 0,1 0 0 0 0,-1 0 1 0 0,0 0-1 0 0,0 0 1 0 0,0 0-1 0 0,0 1 0 0 0,1-1 1 0 0,-1 0-1 0 0,0 0 0 0 0,0 1 1 0 0,1-1-1 0 0,-1 0 0 0 0,0 1 1 0 0,0-1-1 0 0,1 1 0 0 0,-1-1 1 0 0,0 1-1 0 0,1-1 0 0 0,-1 1 1 0 0,0 1-1 0 0,-2 1-86 0 0,1-1-1 0 0,1 1 0 0 0,-1 0 1 0 0,0 0-1 0 0,1 1 1 0 0,0-1-1 0 0,-2 4 0 0 0,0 4-274 0 0,0 0 0 0 0,1 0-1 0 0,-2 18 1 0 0,-5 12 365 0 0,7-37-209 0 0,1 1 1 0 0,-1 0 0 0 0,1-1 0 0 0,0 1 0 0 0,0 0 0 0 0,0 0 0 0 0,1 0 0 0 0,0 0-1 0 0,0 0 1 0 0,0 0 0 0 0,2 9 0 0 0,-1-66 1433 0 0,2-3-1605 0 0,-2 33-293 0 0,0 0 1 0 0,-3-28-1 0 0,1 45 1756 0 0,16 11-550 0 0,-10-5-737 0 0,1 0 0 0 0,-1 0 1 0 0,0 1-1 0 0,0 0 1 0 0,0 0-1 0 0,0 0 1 0 0,0 1-1 0 0,0-1 1 0 0,-1 1-1 0 0,1 0 1 0 0,-1 1-1 0 0,6 5 1 0 0,-3-4-32 0 0,-1 1 1 0 0,1-1-1 0 0,1 0 1 0 0,10 5-1 0 0,-16-10 6 0 0,1 1 0 0 0,-1 0 0 0 0,0-1 0 0 0,0 0 0 0 0,0 1 0 0 0,1-1 0 0 0,-1 0 0 0 0,0 0 0 0 0,0 0 0 0 0,3-1 0 0 0,7 0 228 0 0,-12 1-229 0 0,-1 3-112 0 0,-1-1 6 0 0,0 1-1 0 0,0-1 1 0 0,0 0-1 0 0,-1 0 1 0 0,1 0-1 0 0,-1 0 1 0 0,1 0 0 0 0,-1 0-1 0 0,1-1 1 0 0,-6 3-1 0 0,-1-2 201 0 0,1-1 0 0 0,0 0 1 0 0,0-1-1 0 0,-16-1 0 0 0,19 1-145 0 0,-1-1 0 0 0,1 1 1 0 0,0-1-1 0 0,-1 2 0 0 0,1-1 0 0 0,-1 1 1 0 0,1 0-1 0 0,0 0 0 0 0,-1 0 0 0 0,1 1 0 0 0,0 0 1 0 0,0 0-1 0 0,-9 5 0 0 0,9 1-265 0 0,13-7 255 0 0,15-8 193 0 0,-16 3-154 0 0,0 0-74 0 0,1 0-1 0 0,0-1 1 0 0,-1 0-1 0 0,10-9 1 0 0,-23 18-212 0 0,1 0-1 0 0,-1-1 1 0 0,1 0 0 0 0,-1 0 0 0 0,0 0 0 0 0,-7 2-1 0 0,-11 5 844 0 0,20-7-732 0 0,15-9-7517 0 0,-6 3 4602 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17:04.744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21 58 4105 0 0,'1'-9'1612'0'0,"-1"8"-1469"0"0,0 1-1 0 0,0-1 1 0 0,1 1 0 0 0,-1 0 0 0 0,0-1 0 0 0,0 1-1 0 0,0-1 1 0 0,0 1 0 0 0,0-1 0 0 0,0 1 0 0 0,0 0-1 0 0,-1-1 1 0 0,1 1 0 0 0,0-1 0 0 0,0 1 0 0 0,0 0-1 0 0,0-1 1 0 0,0 1 0 0 0,-1-1 0 0 0,1 1 0 0 0,0 0-1 0 0,0-1 1 0 0,-1 1 0 0 0,1 0 0 0 0,0-1 0 0 0,0 1-1 0 0,-1 0 1 0 0,1-1 0 0 0,-1 1 0 0 0,-2-7 3457 0 0,4 20-3245 0 0,-1 106-1162 0 0,4-101 1519 0 0,-1-10-2430 0 0</inkml:trace>
  <inkml:trace contextRef="#ctx0" brushRef="#br0" timeOffset="1234.51">28 22 2128 0 0,'0'-1'277'0'0,"0"1"-1"0"0,0-1 1 0 0,0 0-1 0 0,0 1 1 0 0,0-1-1 0 0,-1 0 1 0 0,1 1-1 0 0,0-1 0 0 0,-1 0 1 0 0,1 1-1 0 0,0-1 1 0 0,-1 0-1 0 0,1 1 1 0 0,-1-1-1 0 0,1 1 0 0 0,-1-1 1 0 0,1 1-1 0 0,-1-1 1 0 0,0 1-1 0 0,1-1 1 0 0,-1 1-1 0 0,1 0 1 0 0,-1-1-1 0 0,0 1 0 0 0,1 0 1 0 0,-1 0-1 0 0,0-1 1 0 0,0 1-1 0 0,1 0 1 0 0,-1 0-1 0 0,0 0 1 0 0,1 0-1 0 0,-1 0 0 0 0,0 0 1 0 0,0 0-1 0 0,1 0 1 0 0,-1 0-1 0 0,0 0 1 0 0,0 0-1 0 0,1 1 0 0 0,-1-1 1 0 0,0 0-1 0 0,1 0 1 0 0,-1 1-1 0 0,0-1 1 0 0,1 0-1 0 0,-1 1 1 0 0,0 0-1 0 0,2-2-178 0 0,1-1 0 0 0,0 1 0 0 0,-1 0 0 0 0,1 0 0 0 0,0 0 0 0 0,0 1 0 0 0,-1-1 0 0 0,1 0 0 0 0,0 1 0 0 0,0-1 0 0 0,0 1 0 0 0,0 0 0 0 0,0-1 0 0 0,0 1 0 0 0,0 0 0 0 0,0 0 0 0 0,0 0 0 0 0,0 1-1 0 0,3 0 1 0 0,43 13-380 0 0,-26-7 431 0 0,-15-4-149 0 0,1 1 0 0 0,-1-1 0 0 0,0 1 1 0 0,0 0-1 0 0,7 6 0 0 0,28 14 167 0 0,-24-22 6 0 0,-17-2-169 0 0,0-1 0 0 0,0 1 0 0 0,-1 0-1 0 0,1 0 1 0 0,0 0 0 0 0,-1 0 0 0 0,1 0-1 0 0,0-1 1 0 0,0 1 0 0 0,-1 1 0 0 0,1-1-1 0 0,0 0 1 0 0,-1 0 0 0 0,1 0 0 0 0,0 0-1 0 0,0 0 1 0 0,-1 1 0 0 0,1-1-1 0 0,0 0 1 0 0,-1 0 0 0 0,1 1 0 0 0,0-1-1 0 0,-1 1 1 0 0,1-1 0 0 0,-1 1 0 0 0,1-1-1 0 0,-1 1 1 0 0,1-1 0 0 0,-1 1 0 0 0,1-1-1 0 0,-1 1 1 0 0,1-1 0 0 0,-1 1 0 0 0,0 0-1 0 0,1-1 1 0 0,-1 1 0 0 0,0 0 0 0 0,0-1-1 0 0,1 1 1 0 0,-1 0 0 0 0,0 1 0 0 0,0-2 2 0 0,-41 21 256 0 0,5-3-572 0 0,28-13 180 0 0,-1 0 1 0 0,-1-1-1 0 0,-14 5 0 0 0,10-5 145 0 0,2 1 0 0 0,-1 1-1 0 0,-17 9 1 0 0,5-1 2 0 0,25-14-59 0 0,0-1-1 0 0,0 1 0 0 0,0 0 0 0 0,0 0 1 0 0,0 0-1 0 0,0 0 0 0 0,0 0 0 0 0,0 0 0 0 0,0 0 1 0 0,0 0-1 0 0,-1 0 0 0 0,1 0 0 0 0,0 0 1 0 0,0-1-1 0 0,0 1 0 0 0,0 0 0 0 0,0 0 1 0 0,0 0-1 0 0,0 0 0 0 0,0 0 0 0 0,0 0 0 0 0,0 0 1 0 0,0 0-1 0 0,0 0 0 0 0,0 0 0 0 0,0 0 1 0 0,0 0-1 0 0,-1 0 0 0 0,1 0 0 0 0,0 0 1 0 0,0 0-1 0 0,0 0 0 0 0,0 0 0 0 0,0 0 0 0 0,0 0 1 0 0,0 0-1 0 0,0 0 0 0 0,0 0 0 0 0,0 0 1 0 0,-1 0-1 0 0,1 0 0 0 0,0 0 0 0 0,0 0 1 0 0,0 0-1 0 0,0 0 0 0 0,0 0 0 0 0,0 0 0 0 0,0 0 1 0 0,0 0-1 0 0,0 0 0 0 0,0 0 0 0 0,0 0 1 0 0,0 0-1 0 0,-1 0 0 0 0,1 0 0 0 0,0 0 0 0 0,0 0 1 0 0,8-10-4086 0 0,12-13-2574 0 0,-16 20 4434 0 0</inkml:trace>
  <inkml:trace contextRef="#ctx0" brushRef="#br0" timeOffset="2829.37">77 72 3913 0 0,'-16'-3'5159'0'0,"4"0"565"0"0,3-3-4785 0 0,9 7-963 0 0,2 1 30 0 0,1 0 0 0 0,-1 0-1 0 0,0 0 1 0 0,1 0 0 0 0,-1-1 0 0 0,1 1 0 0 0,-1-1-1 0 0,1 1 1 0 0,0-1 0 0 0,0 0 0 0 0,-1 0 0 0 0,1 0-1 0 0,0 0 1 0 0,4 0 0 0 0,-1-1 33 0 0,29 1 138 0 0,-34-1-151 0 0,1 0 0 0 0,-1 0 0 0 0,1 0 0 0 0,-1-1 0 0 0,0 1 0 0 0,1 0 0 0 0,-1-1 0 0 0,0 1 0 0 0,0-1 0 0 0,1 1 0 0 0,-1-1 1 0 0,0 0-1 0 0,0 0 0 0 0,0 1 0 0 0,1-1 0 0 0,-1 0 0 0 0,0 0 0 0 0,0 0 0 0 0,0 0 0 0 0,1-2 0 0 0,-2 2 11 0 0,0 0 0 0 0,0 1 0 0 0,-1-1 0 0 0,1 0 0 0 0,0 1-1 0 0,0-1 1 0 0,-1 1 0 0 0,1-1 0 0 0,0 1 0 0 0,-1-1 0 0 0,1 1 0 0 0,0-1 0 0 0,-1 1 0 0 0,1-1 0 0 0,-1 1 0 0 0,1-1 0 0 0,-1 1 0 0 0,1-1 0 0 0,-1 1 0 0 0,1 0 0 0 0,-1-1-1 0 0,1 1 1 0 0,-1 0 0 0 0,0 0 0 0 0,1 0 0 0 0,-1-1 0 0 0,0 1 0 0 0,1 0 0 0 0,-1 0 0 0 0,1 0 0 0 0,-1 0 0 0 0,0 0 0 0 0,1 0 0 0 0,-1 0 0 0 0,0 0 0 0 0,0 0-1 0 0,-28-2 157 0 0,9 1-149 0 0,-11 1-60 0 0,30 1-1 0 0,0-1 0 0 0,1 1-1 0 0,-1 0 1 0 0,0-1 0 0 0,0 1 0 0 0,0 0 0 0 0,1 0 0 0 0,-1 0-1 0 0,0 0 1 0 0,1 0 0 0 0,-1 0 0 0 0,1-1 0 0 0,-1 1 0 0 0,1 1 0 0 0,-1-1-1 0 0,1 0 1 0 0,0 0 0 0 0,-1 0 0 0 0,1 0 0 0 0,0 0 0 0 0,0 0-1 0 0,0 0 1 0 0,0 0 0 0 0,0 0 0 0 0,0 0 0 0 0,0 1 0 0 0,0-1 0 0 0,1 0-1 0 0,-1 0 1 0 0,0 0 0 0 0,1 0 0 0 0,-1 0 0 0 0,0 0 0 0 0,1 0-1 0 0,0 0 1 0 0,-1 0 0 0 0,1 0 0 0 0,-1 0 0 0 0,1-1 0 0 0,0 1-1 0 0,0 0 1 0 0,-1 0 0 0 0,1 0 0 0 0,0-1 0 0 0,0 1 0 0 0,0-1 0 0 0,0 1-1 0 0,0 0 1 0 0,0-1 0 0 0,0 0 0 0 0,0 1 0 0 0,0-1 0 0 0,0 0-1 0 0,0 1 1 0 0,0-1 0 0 0,0 0 0 0 0,0 0 0 0 0,3 0 0 0 0,2-1-53 0 0,1-1 0 0 0,-1 0 0 0 0,0 0 0 0 0,0-1 0 0 0,1 0 0 0 0,-2 0 0 0 0,1 0 0 0 0,0-1 0 0 0,-1 1 0 0 0,1-1 1 0 0,-1-1-1 0 0,0 1 0 0 0,4-6 0 0 0,-40 25 46 0 0,28-12 50 0 0,0 0 1 0 0,0 0 0 0 0,0 0-1 0 0,0 0 1 0 0,0 0 0 0 0,1 1-1 0 0,0-1 1 0 0,-3 7 387 0 0,7-12-367 0 0,0 1 1 0 0,0-1 0 0 0,0 1 0 0 0,0-1-1 0 0,-1 0 1 0 0,1 0 0 0 0,0 0 0 0 0,-1 0 0 0 0,1 0-1 0 0,0-2 1 0 0,11-12-2056 0 0,-11 14 892 0 0,-4 2 594 0 0,-10 5 631 0 0,-16 11 311 0 0,8 3-176 0 0,23-18 259 0 0,13-10-225 0 0,10-2-381 0 0,-13 9-283 0 0,-13 3 369 0 0,0-1-1 0 0,0 0 1 0 0,0 0 0 0 0,0 1-1 0 0,0-1 1 0 0,0 0 0 0 0,0 1-1 0 0,0-1 1 0 0,1 0-1 0 0,-1 0 1 0 0,0 1 0 0 0,0-1-1 0 0,0 0 1 0 0,-1 1 0 0 0,1-1-1 0 0,0 0 1 0 0,0 1 0 0 0,0-1-1 0 0,0 0 1 0 0,0 0-1 0 0,0 1 1 0 0,0-1 0 0 0,0 0-1 0 0,0 1 1 0 0,-1-1 0 0 0,1 0-1 0 0,0 0 1 0 0,0 1 0 0 0,0-1-1 0 0,-1 0 1 0 0,1 0-1 0 0,0 0 1 0 0,0 1 0 0 0,-1-1-1 0 0,1 0 1 0 0,-1 0 0 0 0,-1 2 71 0 0,0 0 0 0 0,-1 0 0 0 0,1 0 0 0 0,-1-1 0 0 0,1 1 0 0 0,-1-1 0 0 0,0 0 0 0 0,1 1 0 0 0,-1-1 0 0 0,-5 1 0 0 0,6-2-13 0 0,-1 1 0 0 0,1-1 0 0 0,-1 1 0 0 0,1 0 0 0 0,0 0 0 0 0,0 0 0 0 0,0 0 0 0 0,-1 0 0 0 0,1 1 0 0 0,0-1 0 0 0,0 1 0 0 0,0-1 0 0 0,1 1 1 0 0,-1 0-1 0 0,-2 3 0 0 0,4-5-39 0 0,1 0 0 0 0,-1 1 0 0 0,0-1 0 0 0,1 1-1 0 0,-1-1 1 0 0,1 0 0 0 0,-1 1 0 0 0,1-1 0 0 0,-1 0 0 0 0,1 0 0 0 0,-1 1 0 0 0,1-1 0 0 0,-1 0 0 0 0,1 0 0 0 0,0 0 0 0 0,-1 0 0 0 0,1 0 0 0 0,-1 0 0 0 0,1 0 0 0 0,-1 0 0 0 0,1 0 0 0 0,0 0 0 0 0,-1 0 0 0 0,1 0 0 0 0,-1 0 0 0 0,2 0 0 0 0,17-2-5 0 0,-15 1 30 0 0,-1 0 1 0 0,0-1-1 0 0,1 1 0 0 0,-1-1 0 0 0,0 0 1 0 0,0 0-1 0 0,0 0 0 0 0,0-1 0 0 0,-1 1 0 0 0,1 0 1 0 0,-1-1-1 0 0,1 0 0 0 0,-1 0 0 0 0,3-4 0 0 0,-9 9-176 0 0,1-1-1 0 0,0 1 0 0 0,-1-1 0 0 0,1 1 0 0 0,0 0 0 0 0,0 0 0 0 0,-4 5 0 0 0,5-6 188 0 0,-2 4 166 0 0,0-1 1 0 0,0 0 0 0 0,0-1-1 0 0,0 1 1 0 0,-1-1-1 0 0,1 1 1 0 0,-1-1-1 0 0,0-1 1 0 0,-5 3 0 0 0,30-28-157 0 0,15-3-2509 0 0,-33 24 2270 0 0,0 0 1 0 0,1 1 0 0 0,-1-1 0 0 0,1 1 0 0 0,0 0 0 0 0,-1 0-1 0 0,1 0 1 0 0,0 0 0 0 0,0 0 0 0 0,0 1 0 0 0,0-1 0 0 0,5 1 0 0 0,-8 0 154 0 0,0 0 1 0 0,1 0 0 0 0,-1 0 0 0 0,0 0 0 0 0,1 0 0 0 0,-1 1 0 0 0,0-1 0 0 0,1 0 0 0 0,-1 0 0 0 0,0 0 0 0 0,0 1 0 0 0,1-1 0 0 0,-1 0 0 0 0,0 0 0 0 0,0 0 0 0 0,1 1 0 0 0,-1-1 0 0 0,0 0 0 0 0,0 1 0 0 0,1-1 0 0 0,-1 0 0 0 0,0 1 0 0 0,0-1 0 0 0,0 0 0 0 0,0 1 0 0 0,0-1 0 0 0,0 0 0 0 0,1 1 0 0 0,-1-1 0 0 0,0 0 0 0 0,0 1 0 0 0,0-1 0 0 0,0 0 0 0 0,0 1 0 0 0,0-1 0 0 0,0 0 0 0 0,-1 1 0 0 0,1-1 0 0 0,0 0 0 0 0,0 1 0 0 0,0-1 0 0 0,0 0 0 0 0,0 1-1 0 0,0-1 1 0 0,-1 0 0 0 0,1 1 0 0 0,-9 15-7044 0 0</inkml:trace>
  <inkml:trace contextRef="#ctx0" brushRef="#br0" timeOffset="4032.6">232 81 4153 0 0,'1'0'67'0'0,"-1"0"0"0"0,0-1-1 0 0,0 1 1 0 0,0-1 0 0 0,0 1 0 0 0,0-1 0 0 0,0 1 0 0 0,0-1-1 0 0,0 1 1 0 0,0-1 0 0 0,0 1 0 0 0,0 0 0 0 0,-1-1 0 0 0,1 1-1 0 0,0-1 1 0 0,0 1 0 0 0,0-1 0 0 0,-1 1 0 0 0,1 0 0 0 0,0-1-1 0 0,0 1 1 0 0,-1-1 0 0 0,1 1 0 0 0,0 0 0 0 0,-1-1-1 0 0,1 1 1 0 0,0 0 0 0 0,-1 0 0 0 0,1-1 0 0 0,0 1 0 0 0,-1 0-1 0 0,1 0 1 0 0,-1-1 0 0 0,1 1 0 0 0,-1 0 0 0 0,1 0 0 0 0,-1 0-1 0 0,1 0 1 0 0,0 0 0 0 0,-1 0 0 0 0,1 0 0 0 0,-1 0 0 0 0,1 0-1 0 0,-1 0 1 0 0,0 0 0 0 0,-1 0 522 0 0,1 1 0 0 0,-1-1 0 0 0,0 1-1 0 0,0 0 1 0 0,1 0 0 0 0,-1 0 0 0 0,1 0 0 0 0,-1 0 0 0 0,1 0-1 0 0,-3 3 1287 0 0,13-12 460 0 0,-8 9-2316 0 0,1 0 0 0 0,0 0 0 0 0,0 0 1 0 0,0 0-1 0 0,0 0 0 0 0,-1 0 0 0 0,1-1 0 0 0,0 1 0 0 0,0-1 1 0 0,0 0-1 0 0,0 1 0 0 0,0-1 0 0 0,1 0 0 0 0,-1 0 0 0 0,0 0 0 0 0,0 0 1 0 0,0-1-1 0 0,0 1 0 0 0,0-1 0 0 0,0 1 0 0 0,3-2 0 0 0,-2 1 3 0 0,0 0-1 0 0,0 0 1 0 0,1 1-1 0 0,-1-1 1 0 0,0 1-1 0 0,0 0 1 0 0,1 0-1 0 0,-1 0 1 0 0,0 0-1 0 0,4 2 1 0 0,39 15 174 0 0,-44-15-190 0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17:17.499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37 105 2817 0 0,'-10'-13'9003'0'0,"3"143"-8162"0"0,5-77-748 0 0,0-37-70 0 0,2 1 0 0 0,0 0-1 0 0,4 32 1 0 0,-3-41 21 0 0,-1 0-1 0 0,0 0 0 0 0,0 0 0 0 0,0 0 0 0 0,-1 0 0 0 0,-3 12 0 0 0,-2 29-25 0 0,18-66-8554 0 0,-11 12 5819 0 0</inkml:trace>
  <inkml:trace contextRef="#ctx0" brushRef="#br0" timeOffset="800.27">29 93 4697 0 0,'-1'0'316'0'0,"1"0"-210"0"0,0 0-1 0 0,0 0 0 0 0,0 0 1 0 0,0 0-1 0 0,-1-1 0 0 0,1 1 1 0 0,0 0-1 0 0,0 0 1 0 0,0 0-1 0 0,0 0 0 0 0,0 0 1 0 0,-1 0-1 0 0,1 0 1 0 0,0 0-1 0 0,-2 2 2108 0 0,2-2-2108 0 0,-1 0 1 0 0,1 0-1 0 0,0 0 1 0 0,0 0-1 0 0,0 1 0 0 0,0-1 1 0 0,0 0-1 0 0,0 0 0 0 0,0 0 1 0 0,0 0-1 0 0,0 0 1 0 0,0 1-1 0 0,0-1 0 0 0,0 0 1 0 0,0 0-1 0 0,0 0 1 0 0,0 0-1 0 0,0 0 0 0 0,0 1 1 0 0,0-1-1 0 0,0 0 0 0 0,0 0 1 0 0,0 0-1 0 0,1 1 422 0 0,-1-1-421 0 0,6 11 1613 0 0,-1-6-1682 0 0,0-1 1 0 0,0 1-1 0 0,-1 0 0 0 0,0 1 0 0 0,6 10 0 0 0,16 18 347 0 0,-7-15-208 0 0,1-1-1 0 0,1-1 1 0 0,43 27 0 0 0,-55-38-79 0 0,-1 0 1 0 0,-1 0-1 0 0,1 0 1 0 0,8 11-1 0 0,-10-10-166 0 0,0 0 1 0 0,1-1-1 0 0,0 0 0 0 0,9 6 1 0 0,-12-10-507 0 0,0 0 0 0 0,0 0 0 0 0,0 0 0 0 0,0-1 0 0 0,1 0 0 0 0,-1 0 0 0 0,6 1 0 0 0</inkml:trace>
  <inkml:trace contextRef="#ctx0" brushRef="#br0" timeOffset="2190.79">1 499 2345 0 0,'0'-7'9640'0'0,"0"7"-9601"0"0,0 1 0 0 0,1-1 0 0 0,-1 1 0 0 0,0-1 0 0 0,1 0 0 0 0,-1 1 0 0 0,0-1 0 0 0,1 0 0 0 0,-1 1 0 0 0,0-1 0 0 0,1 0 1 0 0,-1 1-1 0 0,1-1 0 0 0,-1 0 0 0 0,1 0 0 0 0,-1 1 0 0 0,1-1 0 0 0,-1 0 0 0 0,1 0 0 0 0,-1 0 0 0 0,1 0 0 0 0,-1 0 0 0 0,1 0 0 0 0,-1 0 0 0 0,1 0 0 0 0,-1 0 0 0 0,1 0 0 0 0,-1 0 0 0 0,1 0 0 0 0,-1 0 0 0 0,1 0 0 0 0,-1 0 0 0 0,1 0 0 0 0,-1-1 0 0 0,0 1 1 0 0,2-1-1 0 0,6-2 78 0 0,0-2 0 0 0,-1 1 1 0 0,1-1-1 0 0,-1 0 1 0 0,0-1-1 0 0,0 0 0 0 0,10-11 1 0 0,22-18 295 0 0,75-53-385 0 0,-44 31-14 0 0,-36 33 34 0 0,-21 16-13 0 0,-1-1 0 0 0,0-1 0 0 0,16-15 1 0 0,-24 20-53 0 0,-2 2 2 0 0,1 0 0 0 0,-1 0 0 0 0,1 0 0 0 0,0 0 0 0 0,-1 1 0 0 0,1-1-1 0 0,0 1 1 0 0,0 0 0 0 0,1 0 0 0 0,-1 0 0 0 0,0 0 0 0 0,1 1 0 0 0,6-3-1 0 0,-10 4-12 0 0,1-1-136 0 0,1 0 27 0 0,-1 0 0 0 0,0 0 0 0 0,1 1 1 0 0,-1-1-1 0 0,0 0 0 0 0,1 1 0 0 0,-1-1 0 0 0,1 1 1 0 0,-1 0-1 0 0,1-1 0 0 0,1 1 0 0 0,8-4-5318 0 0,-8 1 4849 0 0,12-16-1036 0 0,-20 8 9583 0 0,1 21-8057 0 0,3 10 393 0 0,1 0 0 0 0,0 0 1 0 0,1 1-1 0 0,2-1 0 0 0,0 0 0 0 0,8 27 0 0 0,-5-16-25 0 0,6 48-1 0 0,-13-54-205 0 0,0-21-3504 0 0</inkml:trace>
  <inkml:trace contextRef="#ctx0" brushRef="#br0" timeOffset="3144.2">310 369 2328 0 0,'-3'1'10463'0'0,"11"3"-7615"0"0,21 12-3264 0 0,-18-6 437 0 0,1 0-1 0 0,1-1 0 0 0,17 9 1 0 0,-1 0 75 0 0,-26-16-53 0 0,0 0 0 0 0,0-1 0 0 0,1 0 0 0 0,-1 0 0 0 0,0 0 0 0 0,1 0 0 0 0,-1 0 1 0 0,1-1-1 0 0,-1 1 0 0 0,1-1 0 0 0,5 0 0 0 0,-9 0-41 0 0,1-1 1 0 0,0 1-1 0 0,-1 0 0 0 0,1 0 1 0 0,-1 0-1 0 0,1 0 0 0 0,-1 0 1 0 0,1 0-1 0 0,0 0 0 0 0,-1 0 1 0 0,1 0-1 0 0,-1 0 1 0 0,1 1-1 0 0,-1-1 0 0 0,1 0 1 0 0,0 0-1 0 0,-1 0 0 0 0,1 1 1 0 0,-1-1-1 0 0,1 0 0 0 0,-1 1 1 0 0,0-1-1 0 0,1 0 0 0 0,-1 1 1 0 0,1-1-1 0 0,-1 1 0 0 0,1-1 1 0 0,-1 1-1 0 0,0-1 0 0 0,1 0 1 0 0,-1 1-1 0 0,0-1 0 0 0,0 1 1 0 0,1 0-1 0 0,-1-1 0 0 0,0 1 1 0 0,0-1-1 0 0,0 1 0 0 0,0-1 1 0 0,0 1-1 0 0,0 0 0 0 0,8 15 41 0 0,-8-16-77 0 0,0 0-1 0 0,0 0 0 0 0,0 0 0 0 0,0 0 0 0 0,1 0 1 0 0,-1 0-1 0 0,0 1 0 0 0,0-1 0 0 0,0 0 0 0 0,0 0 1 0 0,1 0-1 0 0,-1 0 0 0 0,0 0 0 0 0,0 0 0 0 0,0 0 0 0 0,1-1 1 0 0,-1 1-1 0 0,0 0 0 0 0,0 0 0 0 0,0 0 0 0 0,0 0 1 0 0,1 0-1 0 0,-1 0 0 0 0,0 0 0 0 0,0 0 0 0 0,0 0 1 0 0,0 0-1 0 0,0 0 0 0 0,1-1 0 0 0,-1 1 0 0 0,0 0 0 0 0,0 0 1 0 0,0 0-1 0 0,0 0 0 0 0,0 0 0 0 0,0-1 0 0 0,0 1 1 0 0,0 0-1 0 0,1 0 0 0 0,-1 0 0 0 0,0 0 0 0 0,0-1 1 0 0,0 1-1 0 0,0 0 0 0 0,0 0 0 0 0,0 0 0 0 0,0-1 0 0 0,0 1 1 0 0,0 0-1 0 0,5-19-3943 0 0,0-24-3222 0 0,-5 39 4451 0 0</inkml:trace>
  <inkml:trace contextRef="#ctx0" brushRef="#br0" timeOffset="3785.24">551 308 1952 0 0,'-22'12'14091'0'0,"128"-21"-15610"0"0,-102 9-1071 0 0</inkml:trace>
  <inkml:trace contextRef="#ctx0" brushRef="#br0" timeOffset="4519.58">684 15 4345 0 0,'2'8'8528'0'0,"3"12"-6966"0"0,-7 17-1486 0 0,3 1 0 0 0,5 50-1 0 0,-1-48 60 0 0,-3 77 1 0 0,-2-114-133 0 0,-2 14 75 0 0,0 0 0 0 0,2 0 0 0 0,0 0 0 0 0,1 0 0 0 0,1 0 0 0 0,6 28 0 0 0,-5-26-1134 0 0,-9-33-6802 0 0,2 1 3672 0 0,3 10 2108 0 0</inkml:trace>
  <inkml:trace contextRef="#ctx0" brushRef="#br0" timeOffset="4894.61">686 40 376 0 0,'-2'0'416'0'0,"2"0"-904"0"0</inkml:trace>
  <inkml:trace contextRef="#ctx0" brushRef="#br0" timeOffset="5878.78">668 45 2817 0 0,'-1'0'106'0'0,"1"0"0"0"0,0 0 0 0 0,-1 0 0 0 0,1 0-1 0 0,0 0 1 0 0,0 0 0 0 0,-1-1 0 0 0,1 1 0 0 0,0 0 0 0 0,-1 0 0 0 0,1 0 0 0 0,0 0 0 0 0,0-1 0 0 0,-1 1 0 0 0,1 0 0 0 0,0 0 0 0 0,0-1 0 0 0,-1 1 0 0 0,1 0 0 0 0,0-1 0 0 0,0 1 0 0 0,0 0 0 0 0,0-1 0 0 0,0 1 0 0 0,-1 0 0 0 0,1 0 0 0 0,0-1 0 0 0,0 1 0 0 0,0 0 0 0 0,0-1 0 0 0,0 1 0 0 0,0-1 0 0 0,0 1 0 0 0,0 0 0 0 0,0-1 0 0 0,0 1 0 0 0,0 0 0 0 0,0-1 0 0 0,0 1 0 0 0,1 0 0 0 0,-1-1 0 0 0,0 1 0 0 0,0 0-1 0 0,0 0 1 0 0,0-1 0 0 0,1 1 0 0 0,-1 0 0 0 0,0-1 0 0 0,0 1 0 0 0,0 0 0 0 0,1 0 0 0 0,-1 0 0 0 0,0-1 0 0 0,0 1 0 0 0,1 0 0 0 0,-1 0 0 0 0,0 0 0 0 0,1-1 0 0 0,-1 1 0 0 0,0 0 0 0 0,1 0 0 0 0,-1 0 0 0 0,0 0 0 0 0,1 0 0 0 0,-1 0 0 0 0,1 0 0 0 0,24-7 3796 0 0,10 10-3595 0 0,58-5 1 0 0,-30-6-172 0 0,-41 5-18 0 0,36-2 0 0 0,-11 5 1 0 0,-1 2 0 0 0,58 10 0 0 0,-89-11-92 0 0,0 1 0 0 0,0-2-1 0 0,0 0 1 0 0,-1-1 0 0 0,25-5-1 0 0,-13 3-10 0 0,-7 4 34 0 0,-18 0-44 0 0,0-1-1 0 0,1 0 0 0 0,-1 0 1 0 0,1 0-1 0 0,-1 1 0 0 0,0-1 0 0 0,1 0 1 0 0,-1-1-1 0 0,0 1 0 0 0,1 0 1 0 0,-1 0-1 0 0,0-1 0 0 0,1 1 0 0 0,-1 0 1 0 0,0-1-1 0 0,1 1 0 0 0,-1-1 1 0 0,2-1-1 0 0,-2 2 3 0 0,-1-1 0 0 0,1 1 0 0 0,-1 0 0 0 0,1-1 0 0 0,-1 1 0 0 0,1 0 0 0 0,-1 0 0 0 0,1 0 0 0 0,-1-1 0 0 0,1 1 0 0 0,0 0 0 0 0,-1 0 0 0 0,1 0 0 0 0,-1 0 0 0 0,1 0 0 0 0,0 0 0 0 0,-1 0 0 0 0,1 0 0 0 0,-1 0 0 0 0,1 0 0 0 0,0 1 0 0 0,-1-1 0 0 0,1 0 0 0 0,-1 0 0 0 0,1 0 0 0 0,-1 1 0 0 0,1-1 0 0 0,0 1-1 0 0,10 17 189 0 0,-3 36-37 0 0,-6-40-221 0 0,2 29 304 0 0,-1-1 0 0 0,-4 49 0 0 0,0-1-2523 0 0,2-62-3683 0 0,6 34 0 0 0,-6-59 3673 0 0</inkml:trace>
  <inkml:trace contextRef="#ctx0" brushRef="#br0" timeOffset="6957.77">700 587 4337 0 0,'-8'-1'6607'0'0,"12"0"-3624"0"0,18-2-2394 0 0,-14 2-366 0 0,136-33 154 0 0,-115 27 25 0 0,-21 5-378 0 0,-1 2 0 0 0,1-1 0 0 0,0 1 0 0 0,-1 0 0 0 0,1 0 0 0 0,0 1 0 0 0,12 2 0 0 0,-11-1 69 0 0,-1-1 0 0 0,0 0 1 0 0,1 0-1 0 0,-1-1 0 0 0,0 0 0 0 0,15-2 0 0 0,-4-3 131 0 0,1 2-1 0 0,0 0 0 0 0,26 0 1 0 0,-5 2-92 0 0,-23-1-106 0 0,0 2-1 0 0,27 3 1 0 0,-15-4-2005 0 0,-20-1-1963 0 0</inkml:trace>
  <inkml:trace contextRef="#ctx0" brushRef="#br0" timeOffset="7317.39">1389 414 6969 0 0,'-2'53'6356'0'0,"2"-24"-5439"0"0,-2-9-673 0 0,2-19-493 0 0,-1 6-1798 0 0</inkml:trace>
  <inkml:trace contextRef="#ctx0" brushRef="#br0" timeOffset="8099">828 142 4529 0 0,'-1'1'296'0'0,"-1"0"1"0"0,0 1 0 0 0,0-1-1 0 0,1 1 1 0 0,-1 0-1 0 0,1-1 1 0 0,-1 1-1 0 0,1 0 1 0 0,0 0-1 0 0,0 0 1 0 0,0 0-1 0 0,0 0 1 0 0,0 0-1 0 0,0 0 1 0 0,1 0-1 0 0,-2 3 1 0 0,-4 9 906 0 0,5-12-1204 0 0,0 0 0 0 0,1-1 0 0 0,-1 1 0 0 0,0 0 1 0 0,1 0-1 0 0,-1-1 0 0 0,1 1 0 0 0,0 0 0 0 0,-1 0 0 0 0,1-1 0 0 0,0 1 0 0 0,0 0 0 0 0,0 0 1 0 0,0 0-1 0 0,1 0 0 0 0,-1-1 0 0 0,0 1 0 0 0,1 0 0 0 0,-1 0 0 0 0,1-1 0 0 0,0 1 1 0 0,-1 0-1 0 0,1-1 0 0 0,0 1 0 0 0,0 0 0 0 0,0-1 0 0 0,0 0 0 0 0,1 1 0 0 0,-1-1 0 0 0,0 0 1 0 0,0 1-1 0 0,1-1 0 0 0,-1 0 0 0 0,1 0 0 0 0,-1 0 0 0 0,1 0 0 0 0,0 0 0 0 0,-1 0 0 0 0,1-1 1 0 0,0 1-1 0 0,2 0 0 0 0,-2 0 33 0 0,-1 0-1 0 0,1-1 1 0 0,0 1 0 0 0,0-1-1 0 0,0 1 1 0 0,-1-1 0 0 0,1 0-1 0 0,0 1 1 0 0,0-1 0 0 0,0 0 0 0 0,0 0-1 0 0,0-1 1 0 0,-1 1 0 0 0,1 0-1 0 0,0-1 1 0 0,0 1 0 0 0,0-1-1 0 0,-1 1 1 0 0,1-1 0 0 0,0 0 0 0 0,-1 1-1 0 0,1-1 1 0 0,0 0 0 0 0,-1 0-1 0 0,1-1 1 0 0,-1 1 0 0 0,1 0-1 0 0,-1 0 1 0 0,0-1 0 0 0,0 1 0 0 0,0-1-1 0 0,1 1 1 0 0,-1-1 0 0 0,-1 1-1 0 0,1-1 1 0 0,0 0 0 0 0,0 1-1 0 0,0-1 1 0 0,-1 0 0 0 0,1 0-1 0 0,-1 1 1 0 0,0-1 0 0 0,1-4 0 0 0,0 0 67 0 0,0-1 1 0 0,-1 1-1 0 0,0-1 0 0 0,0 0 1 0 0,-1 1-1 0 0,-2-13 1 0 0,3 18-100 0 0,0 0-1 0 0,0 0 1 0 0,-1 0-1 0 0,1 0 1 0 0,-1 0 0 0 0,1 1-1 0 0,-1-1 1 0 0,1 0 0 0 0,-1 0-1 0 0,1 0 1 0 0,-1 0-1 0 0,0 1 1 0 0,1-1 0 0 0,-1 0-1 0 0,0 1 1 0 0,0-1-1 0 0,0 0 1 0 0,1 1 0 0 0,-1-1-1 0 0,-2 0 1 0 0,2 1-2 0 0,-1 0 1 0 0,0 0-1 0 0,1 0 1 0 0,-1 0-1 0 0,0 0 1 0 0,1 0-1 0 0,-1 1 0 0 0,1-1 1 0 0,-1 0-1 0 0,0 1 1 0 0,1-1-1 0 0,-1 1 1 0 0,1 0-1 0 0,-1-1 0 0 0,1 1 1 0 0,0 0-1 0 0,-3 1 1 0 0,-15 9 322 0 0,18-10-395 0 0,1-1-1 0 0,0 0 1 0 0,-1 1-1 0 0,1-1 1 0 0,0 0-1 0 0,-1 1 1 0 0,1-1 0 0 0,0 0-1 0 0,-1 0 1 0 0,1 1-1 0 0,-1-1 1 0 0,1 0 0 0 0,0 0-1 0 0,-1 0 1 0 0,1 0-1 0 0,-1 0 1 0 0,1 0-1 0 0,-1 1 1 0 0,1-1 0 0 0,-1 0-1 0 0,1 0 1 0 0,0 0-1 0 0,-1-1 1 0 0,1 1-1 0 0,-1 0 1 0 0,1 0 0 0 0,-1 0-1 0 0,1 0 1 0 0,-1 0-1 0 0,1 0 1 0 0,0-1 0 0 0,-1 1-1 0 0,1 0 1 0 0,0 0-1 0 0,-1 0 1 0 0,1-1-1 0 0,-1 1 1 0 0,1 0 0 0 0,0-1-1 0 0,-1 0 1 0 0</inkml:trace>
  <inkml:trace contextRef="#ctx0" brushRef="#br0" timeOffset="8774.81">946 134 4889 0 0,'0'0'143'0'0,"0"0"-1"0"0,-1-1 1 0 0,1 1-1 0 0,0 0 1 0 0,0 0-1 0 0,-1 0 1 0 0,1 0-1 0 0,0-1 1 0 0,0 1-1 0 0,-1 0 1 0 0,1 0-1 0 0,0 0 1 0 0,0 0-1 0 0,-1 0 1 0 0,1 0-1 0 0,0 0 1 0 0,0 0-1 0 0,-1 0 1 0 0,1 0-1 0 0,0 0 1 0 0,0 0-1 0 0,-1 0 1 0 0,1 0-1 0 0,0 0 1 0 0,-1 0-1 0 0,1 0 1 0 0,0 0-1 0 0,0 0 1 0 0,-1 0-1 0 0,1 0 1 0 0,0 1-1 0 0,0-1 1 0 0,-1 0-1 0 0,1 0 1 0 0,0 0-1 0 0,0 0 1 0 0,0 1-1 0 0,-1-1 1 0 0,1 0-1 0 0,0 0 1 0 0,0 0 0 0 0,0 1-1 0 0,0-1 1 0 0,-1 0-1 0 0,1 0 1 0 0,0 1-1 0 0,0-1 1 0 0,-8 22 1544 0 0,1 24-1220 0 0,7-44-447 0 0,0 0 0 0 0,0 0 0 0 0,0 0 0 0 0,0 0 0 0 0,1 0 0 0 0,-1 0 0 0 0,0-1-1 0 0,1 1 1 0 0,0 0 0 0 0,-1 0 0 0 0,1 0 0 0 0,0 0 0 0 0,0 0 0 0 0,0-1 0 0 0,0 1-1 0 0,1-1 1 0 0,-1 1 0 0 0,0 0 0 0 0,1-1 0 0 0,-1 0 0 0 0,0 1 0 0 0,1-1 0 0 0,0 0 0 0 0,-1 0-1 0 0,1 0 1 0 0,0 0 0 0 0,0 0 0 0 0,-1 0 0 0 0,1-1 0 0 0,0 1 0 0 0,0 0 0 0 0,0-1 0 0 0,0 0-1 0 0,0 1 1 0 0,0-1 0 0 0,0 0 0 0 0,0 0 0 0 0,0 0 0 0 0,0 0 0 0 0,0 0 0 0 0,0-1-1 0 0,0 1 1 0 0,0-1 0 0 0,0 1 0 0 0,0-1 0 0 0,0 0 0 0 0,-1 1 0 0 0,1-1 0 0 0,0 0 0 0 0,0 0-1 0 0,-1 0 1 0 0,1-1 0 0 0,-1 1 0 0 0,1 0 0 0 0,-1-1 0 0 0,1 1 0 0 0,-1-1 0 0 0,0 1 0 0 0,0-1-1 0 0,1 1 1 0 0,-1-1 0 0 0,-1 0 0 0 0,1 0 0 0 0,0 0 0 0 0,0 1 0 0 0,0-4 0 0 0,0-1 8 0 0,-1 1 1 0 0,1 0 0 0 0,-1-1 0 0 0,-1 1-1 0 0,1 0 1 0 0,-1-1 0 0 0,0 1 0 0 0,0 0-1 0 0,0 0 1 0 0,-1 0 0 0 0,0-1 0 0 0,0 2-1 0 0,0-1 1 0 0,-1 0 0 0 0,1 0 0 0 0,-1 1-1 0 0,-4-5 1 0 0,5 8-56 0 0,1 1 1 0 0,-1 0-1 0 0,1-1 0 0 0,-1 1 1 0 0,1 0-1 0 0,-1 0 1 0 0,0 0-1 0 0,1 0 0 0 0,-1 1 1 0 0,1-1-1 0 0,-1 0 0 0 0,1 1 1 0 0,-1-1-1 0 0,1 1 0 0 0,-1-1 1 0 0,1 1-1 0 0,-1 0 0 0 0,1-1 1 0 0,0 1-1 0 0,-1 0 1 0 0,1 0-1 0 0,0 0 0 0 0,0 0 1 0 0,0 0-1 0 0,0 0 0 0 0,-2 3 1 0 0,-13 17-1604 0 0,11-3-4075 0 0</inkml:trace>
  <inkml:trace contextRef="#ctx0" brushRef="#br0" timeOffset="9364.91">1089 133 2593 0 0,'-1'0'66'0'0,"1"0"1"0"0,0-1 0 0 0,-1 1-1 0 0,1-1 1 0 0,-1 1 0 0 0,1 0-1 0 0,0-1 1 0 0,-1 1 0 0 0,1 0-1 0 0,-1-1 1 0 0,1 1 0 0 0,-1 0 0 0 0,1-1-1 0 0,-1 1 1 0 0,1 0 0 0 0,-1 0-1 0 0,1 0 1 0 0,-1 0 0 0 0,0 0-1 0 0,1 0 1 0 0,-1-1 0 0 0,1 1-1 0 0,-1 0 1 0 0,1 1 0 0 0,-1-1 0 0 0,1 0-1 0 0,-1 0 1 0 0,0 0 0 0 0,1 0-1 0 0,-1 0 1 0 0,1 0 0 0 0,-1 1-1 0 0,1-1 1 0 0,-1 0 0 0 0,0 2 277 0 0,-1-1 1 0 0,1 0 0 0 0,0 1 0 0 0,0-1-1 0 0,0 1 1 0 0,0-1 0 0 0,1 1-1 0 0,-1-1 1 0 0,0 1 0 0 0,1-1 0 0 0,-2 3-1 0 0,1 2 471 0 0,-1 0 0 0 0,1 0-1 0 0,0-1 1 0 0,1 1 0 0 0,-1 0-1 0 0,1 7 1 0 0,1-10-784 0 0,-1 0 0 0 0,0 0 1 0 0,1-1-1 0 0,0 1 0 0 0,-1-1 1 0 0,1 1-1 0 0,0-1 0 0 0,0 1 1 0 0,1-1-1 0 0,-1 1 0 0 0,0-1 0 0 0,1 0 1 0 0,0 0-1 0 0,-1 0 0 0 0,1 0 1 0 0,0 0-1 0 0,0 0 0 0 0,2 2 1 0 0,-1-3 2 0 0,0 0 0 0 0,-1-1 1 0 0,1 1-1 0 0,0 0 1 0 0,0-1-1 0 0,-1 0 0 0 0,1 0 1 0 0,0 1-1 0 0,0-2 0 0 0,0 1 1 0 0,-1 0-1 0 0,1-1 1 0 0,0 1-1 0 0,0-1 0 0 0,-1 0 1 0 0,1 0-1 0 0,4-2 0 0 0,-4 3 53 0 0,-1-1 0 0 0,0 0 0 0 0,0 0-1 0 0,0 0 1 0 0,0 0 0 0 0,0 0 0 0 0,0-1-1 0 0,0 1 1 0 0,0 0 0 0 0,-1-1 0 0 0,1 1 0 0 0,0-1-1 0 0,-1 0 1 0 0,1 0 0 0 0,-1 0 0 0 0,0 1-1 0 0,0-1 1 0 0,0 0 0 0 0,0-1 0 0 0,0 1-1 0 0,0 0 1 0 0,0 0 0 0 0,0 0 0 0 0,-1 0-1 0 0,1-1 1 0 0,-1-3 0 0 0,0 3-58 0 0,0 1 1 0 0,-1-1-1 0 0,1 0 0 0 0,-1 1 0 0 0,0-1 1 0 0,0 1-1 0 0,0-1 0 0 0,0 1 1 0 0,0 0-1 0 0,0-1 0 0 0,-1 1 1 0 0,1 0-1 0 0,-1 0 0 0 0,0 0 1 0 0,1 0-1 0 0,-1 0 0 0 0,0 0 1 0 0,0 1-1 0 0,0-1 0 0 0,-1 1 0 0 0,1-1 1 0 0,0 1-1 0 0,-4-2 0 0 0,5 3-163 0 0,0-1 0 0 0,0 1 0 0 0,1-1 0 0 0,-1 1 0 0 0,0 0 0 0 0,0 0 0 0 0,0 0 0 0 0,0-1 0 0 0,0 1 0 0 0,0 0 0 0 0,0 0 0 0 0,0 0-1 0 0,0 0 1 0 0,0 1 0 0 0,0-1 0 0 0,0 0 0 0 0,0 0 0 0 0,0 0 0 0 0,0 1 0 0 0,-1 0 0 0 0,1 0-674 0 0,-1-1 0 0 0,1 1 1 0 0,0 0-1 0 0,0 0 0 0 0,0 0 0 0 0,0 0 1 0 0,0 0-1 0 0,0 1 0 0 0,0-1 0 0 0,0 0 1 0 0,0 0-1 0 0,-1 3 0 0 0</inkml:trace>
  <inkml:trace contextRef="#ctx0" brushRef="#br0" timeOffset="10724.4">878 365 2721 0 0,'-2'9'6331'0'0,"7"27"-4329"0"0,5 17-956 0 0,-10-61-633 0 0,0 0-1 0 0,1 0 1 0 0,-1 1-1 0 0,4-11 1 0 0,-4 15-433 0 0,1 0 0 0 0,0 1 0 0 0,0-1-1 0 0,1 1 1 0 0,-1-1 0 0 0,0 1 0 0 0,1 0 0 0 0,-1 0 0 0 0,1-1-1 0 0,0 1 1 0 0,0 0 0 0 0,0 1 0 0 0,0-1 0 0 0,0 0 0 0 0,0 0-1 0 0,3-1 1 0 0,-4 3 3 0 0,0-1-1 0 0,-1 1 1 0 0,1-1-1 0 0,0 1 1 0 0,0 0 0 0 0,0-1-1 0 0,0 1 1 0 0,0 0-1 0 0,0 0 1 0 0,0 0-1 0 0,0-1 1 0 0,0 1-1 0 0,0 0 1 0 0,0 0 0 0 0,0 1-1 0 0,0-1 1 0 0,0 0-1 0 0,0 0 1 0 0,0 0-1 0 0,0 1 1 0 0,0-1-1 0 0,0 0 1 0 0,0 1-1 0 0,0-1 1 0 0,-1 1 0 0 0,1-1-1 0 0,0 1 1 0 0,0-1-1 0 0,0 1 1 0 0,-1 0-1 0 0,1-1 1 0 0,0 1-1 0 0,0 0 1 0 0,-1 0-1 0 0,2 1 1 0 0,0 1 13 0 0,0 1 0 0 0,0 0 0 0 0,0 0-1 0 0,0 0 1 0 0,-1 0 0 0 0,1 0 0 0 0,0 7 0 0 0,-5 13 1004 0 0,3-23-318 0 0,6-15-373 0 0,-4 10-348 0 0,0 0 0 0 0,0 1-1 0 0,0-1 1 0 0,1 1 0 0 0,-1-1 0 0 0,1 1 0 0 0,0 0 0 0 0,0 0-1 0 0,0 0 1 0 0,4-3 0 0 0,-6 5 29 0 0,0 1 0 0 0,0-1 0 0 0,0 1 0 0 0,0-1 0 0 0,0 1 0 0 0,0 0 0 0 0,0-1 0 0 0,0 1 0 0 0,0 0 0 0 0,0 0 0 0 0,0 0 0 0 0,1 0 0 0 0,-1 0 0 0 0,0 0 0 0 0,0 0 0 0 0,0 0 0 0 0,0 0 0 0 0,0 0 0 0 0,0 1 0 0 0,0-1 0 0 0,0 0 0 0 0,0 1 0 0 0,0-1 0 0 0,0 1 0 0 0,0-1 0 0 0,0 1 0 0 0,0-1 0 0 0,0 1 0 0 0,0 0 0 0 0,0-1 0 0 0,-1 1 0 0 0,1 0 0 0 0,0 0 0 0 0,0 0 0 0 0,-1 0 0 0 0,1 0 0 0 0,-1 0-1 0 0,1 0 1 0 0,-1 0 0 0 0,1 0 0 0 0,-1 0 0 0 0,1 2 0 0 0,10 12 5 0 0,-9-14-3 0 0,-1 0-1 0 0,0 1 1 0 0,0-1-1 0 0,0 1 1 0 0,0-1-1 0 0,0 1 1 0 0,0 0-1 0 0,0-1 0 0 0,0 1 1 0 0,0 0-1 0 0,-1-1 1 0 0,1 4-1 0 0</inkml:trace>
  <inkml:trace contextRef="#ctx0" brushRef="#br0" timeOffset="11958.97">1129 318 2328 0 0,'-5'6'10835'0'0,"22"-10"-10489"0"0,-14 3-392 0 0,0 0 1 0 0,0 1-1 0 0,0-1 1 0 0,0 1-1 0 0,0-1 1 0 0,0 1-1 0 0,0 0 1 0 0,0 0-1 0 0,4 1 0 0 0,-6 0 36 0 0,-1 0-1 0 0,1 0 1 0 0,-1 0-1 0 0,0 0 1 0 0,1 0-1 0 0,-1 1 1 0 0,0-1-1 0 0,0 0 1 0 0,1 0-1 0 0,-1 0 1 0 0,0 1-1 0 0,0-1 1 0 0,-1 0-1 0 0,1 0 1 0 0,0 0-1 0 0,0 1 1 0 0,0-1-1 0 0,-1 0 1 0 0,1 0-1 0 0,-1 1 1 0 0,-9 25 398 0 0,3-22-152 0 0,-3 4-276 0 0,10-9 25 0 0,0 0 0 0 0,1 1 0 0 0,-1-1 0 0 0,0 0 0 0 0,0 1 0 0 0,0-1 0 0 0,1 0 0 0 0,-1 0 1 0 0,0 1-1 0 0,0-1 0 0 0,1 0 0 0 0,-1 0 0 0 0,0 1 0 0 0,1-1 0 0 0,-1 0 0 0 0,0 0 0 0 0,1 0 1 0 0,-1 1-1 0 0,0-1 0 0 0,1 0 0 0 0,-1 0 0 0 0,0 0 0 0 0,1 0 0 0 0,-1 0 0 0 0,1 0 1 0 0,-1 0-1 0 0,0 0 0 0 0,1 0 0 0 0,-1 0 0 0 0,0 0 0 0 0,1 0 0 0 0,-1 0 0 0 0,1 0 0 0 0,-1 0 1 0 0,0 0-1 0 0,1 0 0 0 0,-1-1 0 0 0,1 1 0 0 0,-1 0-14 0 0,1-1 0 0 0,0 1 0 0 0,-1 0-1 0 0,1 0 1 0 0,0 0 0 0 0,-1 0 0 0 0,1 0 0 0 0,0 0-1 0 0,-1 0 1 0 0,1 0 0 0 0,0 0 0 0 0,-1 0 0 0 0,1 0-1 0 0,0 1 1 0 0,-1-1 0 0 0,1 0 0 0 0,0 0 0 0 0,-1 1 0 0 0,1-1-1 0 0,-1 0 1 0 0,1 1 0 0 0,-1-1 0 0 0,1 0 0 0 0,0 1-1 0 0,-1-1 1 0 0,0 1 0 0 0,1-1 0 0 0,-1 1 0 0 0,1-1-1 0 0,-1 1 1 0 0,0 0 0 0 0,1-1 0 0 0,-1 1 0 0 0,0-1 0 0 0,1 1-1 0 0,-1 0 1 0 0,0-1 0 0 0,0 1 0 0 0,0 0 0 0 0,0-1-1 0 0,0 1 1 0 0,1 0 0 0 0,-1-1 0 0 0,0 1 0 0 0,0 0-1 0 0,-1-1 1 0 0,1 1 0 0 0,0 0 0 0 0,0-1 0 0 0,0 1 0 0 0,0 0-1 0 0,-1-1 1 0 0,1 2 0 0 0,-1 0 184 0 0,0 0-1 0 0,0-1 1 0 0,0 1 0 0 0,0 0 0 0 0,-1 0 0 0 0,1-1-1 0 0,0 1 1 0 0,-1-1 0 0 0,1 1 0 0 0,-1-1-1 0 0,0 0 1 0 0,1 0 0 0 0,-1 1 0 0 0,0-1-1 0 0,0 0 1 0 0,-3 1 0 0 0,3-2-456 0 0,0 1 501 0 0,0 0 0 0 0,1-1-1 0 0,-1 1 1 0 0,1-1 0 0 0,-1 0 0 0 0,0 0 0 0 0,0 0-1 0 0,1 0 1 0 0,-1 0 0 0 0,0 0 0 0 0,-2 0 0 0 0,-2-7-2239 0 0,5-10-8797 0 0</inkml:trace>
  <inkml:trace contextRef="#ctx0" brushRef="#br0" timeOffset="12833.9">1312 546 2481 0 0,'-1'-2'15240'0'0,"3"2"-15325"0"0,1 1-1 0 0,-1-1 1 0 0,0 0-1 0 0,0 1 1 0 0,1-1 0 0 0,-1 0-1 0 0,0 0 1 0 0,1-1-1 0 0,-1 1 1 0 0,3-1 0 0 0,2 0-3855 0 0</inkml:trace>
  <inkml:trace contextRef="#ctx0" brushRef="#br0" timeOffset="13615.69">1412 322 2248 0 0,'2'2'10765'0'0,"7"-1"-8402"0"0,10-4-2306 0 0,11 0-1121 0 0,-20 4-2728 0 0,1 1-3914 0 0</inkml:trace>
  <inkml:trace contextRef="#ctx0" brushRef="#br0" timeOffset="29509.92">1483 326 2320 0 0,'-10'-13'6492'0'0,"1"22"-5120"0"0,22-21 6998 0 0,11-24-7012 0 0,2-3-1422 0 0,25-11 257 0 0,8-12-8 0 0,-56 59-83 0 0,-1-1 0 0 0,1 0-1 0 0,-1 0 1 0 0,0 0 0 0 0,0 0 0 0 0,3-8 0 0 0,-5 12-90 0 0,0-2-552 0 0,0 1-1 0 0,1-1 0 0 0,-1 1 1 0 0,0-1-1 0 0,1 1 1 0 0,-1-1-1 0 0,1 1 0 0 0,-1-1 1 0 0,1 1-1 0 0,0-1 1 0 0,0 1-1 0 0,0 0 1 0 0,0 0-1 0 0,0-1 0 0 0,0 1 1 0 0,1-1-1 0 0</inkml:trace>
  <inkml:trace contextRef="#ctx0" brushRef="#br0" timeOffset="30197.34">1690 66 2609 0 0,'7'1'15348'0'0,"37"4"-14801"0"0,9-6-132 0 0,18-3-214 0 0,-65 5-708 0 0,2 3-5965 0 0,0 1-464 0 0,-1-4 5233 0 0</inkml:trace>
  <inkml:trace contextRef="#ctx0" brushRef="#br0" timeOffset="31058.75">1955 95 1344 0 0,'-4'-7'6988'0'0,"4"7"-6714"0"0,-1 0 0 0 0,1 0 0 0 0,-1 0 0 0 0,1-1 0 0 0,0 1 0 0 0,-1 0-1 0 0,1 0 1 0 0,0 0 0 0 0,-1 0 0 0 0,1 0 0 0 0,0 0 0 0 0,-1 0 0 0 0,1 0 0 0 0,-1 0 0 0 0,1 0-1 0 0,0 0 1 0 0,-1 0 0 0 0,1 0 0 0 0,0 0 0 0 0,-1 0 0 0 0,1 0 0 0 0,-1 0 0 0 0,1 1 0 0 0,0-1-1 0 0,-1 0 1 0 0,0 1 548 0 0,1-1-548 0 0,-1 1-238 0 0,0 0 0 0 0,1 0 0 0 0,-1-1 0 0 0,0 1 0 0 0,1 0 0 0 0,-1 0 0 0 0,1 0 0 0 0,-1 0 0 0 0,1 0 0 0 0,-1 0 0 0 0,1 0 0 0 0,0-1 1 0 0,-1 1-1 0 0,1 0 0 0 0,0 0 0 0 0,0 0 0 0 0,0 1 0 0 0,0-1 0 0 0,0 0 0 0 0,0 0 0 0 0,0 0 0 0 0,0 0 0 0 0,0 0 0 0 0,1 0 0 0 0,-1 0 0 0 0,0 0 0 0 0,1 1 0 0 0,12 27 447 0 0,1-10-297 0 0,-1 0 0 0 0,-1 1-1 0 0,11 22 1 0 0,-21-39-164 0 0,0 1-1 0 0,0-1 1 0 0,1 0 0 0 0,-1 0-1 0 0,1 0 1 0 0,0 0 0 0 0,3 2-1 0 0,15 19 215 0 0,-21-23-1019 0 0,0 0-1 0 0,0 0 1 0 0,0 0-1 0 0,0 0 1 0 0,0 1-1 0 0,0-1 1 0 0,0 0-1 0 0,0 0 0 0 0,0 0 1 0 0,0 1-1 0 0,0-1 1 0 0,-1 0-1 0 0,1 0 1 0 0,-1 0-1 0 0,1 0 1 0 0,-2 2-1 0 0,0 2-1919 0 0</inkml:trace>
  <inkml:trace contextRef="#ctx0" brushRef="#br0" timeOffset="31931.66">1491 354 3017 0 0,'-6'0'813'0'0,"-15"-11"11708"0"0,45 41-11231 0 0,-24-29-1197 0 0,13 19-73 0 0,3 4-25 0 0,0 0-1 0 0,1-1 1 0 0,1-1-1 0 0,30 27 0 0 0,-46-47 19 0 0,0 0-1 0 0,1 0 0 0 0,-1 0 1 0 0,-1 1-1 0 0,1-1 0 0 0,0 0 1 0 0,0 1-1 0 0,-1 0 0 0 0,1-1 1 0 0,-1 1-1 0 0,0 0 1 0 0,0-1-1 0 0,1 7 0 0 0,1-1-22 0 0,-3-8-7 0 0,0 1 0 0 0,1 0 0 0 0,-1-1 1 0 0,0 1-1 0 0,1 0 0 0 0,-1-1 0 0 0,0 1 0 0 0,1-1 0 0 0,-1 1 0 0 0,1 0 0 0 0,-1-1 0 0 0,1 1 0 0 0,-1-1 1 0 0,1 0-1 0 0,-1 1 0 0 0,1-1 0 0 0,0 1 0 0 0,-1-1 0 0 0,1 0 0 0 0,-1 1 0 0 0,1-1 0 0 0,0 0 0 0 0,-1 0 1 0 0,1 1-1 0 0,0-1 0 0 0,0 0 0 0 0,-1 0 0 0 0,1 0 0 0 0,0 0 0 0 0,0 0 0 0 0,-1 0 0 0 0,1 0 0 0 0,0 0 1 0 0,-1 0-1 0 0,1 0 0 0 0,0-1 0 0 0,6-4-3714 0 0</inkml:trace>
  <inkml:trace contextRef="#ctx0" brushRef="#br0" timeOffset="32603.79">1682 578 3785 0 0,'-13'3'9736'0'0,"24"-7"-5405"0"0,25-7-3408 0 0,23 17-1033 0 0,-43-4 146 0 0,0 0 1 0 0,24-1 0 0 0,-37-2-61 0 0,0 1 1 0 0,0-1-1 0 0,1 1 1 0 0,-1 0-1 0 0,0 0 1 0 0,0 0-1 0 0,1 0 1 0 0,-1 1 0 0 0,0-1-1 0 0,0 1 1 0 0,1 0-1 0 0,-1 0 1 0 0,0 0-1 0 0,0 0 1 0 0,0 1-1 0 0,0-1 1 0 0,-1 1-1 0 0,1 0 1 0 0,0 0-1 0 0,-1 0 1 0 0,3 2 0 0 0,-4-3 23 0 0,0-1 0 0 0,-1 1 0 0 0,1-1 0 0 0,0 1 0 0 0,0-1 0 0 0,-1 0 0 0 0,1 1 0 0 0,0-1 0 0 0,0 0 0 0 0,-1 1 0 0 0,1-1 0 0 0,0 0 0 0 0,0 0 0 0 0,0 0 0 0 0,0 0 0 0 0,-1 0 0 0 0,1 0 0 0 0,0 0 0 0 0,0 0 0 0 0,0 0 0 0 0,0 0 0 0 0,-1 0 0 0 0,1-1 0 0 0,0 1 0 0 0,0 0 0 0 0,-1-1 0 0 0,1 1 0 0 0,0 0 0 0 0,1-1 0 0 0,8-9-2766 0 0</inkml:trace>
  <inkml:trace contextRef="#ctx0" brushRef="#br0" timeOffset="33166.5">2066 357 2481 0 0,'0'-1'16902'0'0,"-10"8"-17372"0"0,-2 7 461 0 0,0 1-1 0 0,1 0 0 0 0,1 1 0 0 0,-14 27 1 0 0,13-23-178 0 0,-1 0 0 0 0,-20 26 0 0 0,18-35-1815 0 0,-3-8-11570 0 0</inkml:trace>
  <inkml:trace contextRef="#ctx0" brushRef="#br0" timeOffset="33870.31">1657 237 2657 0 0,'-1'4'9400'0'0,"-2"8"-4946"0"0,-4 45-5770 0 0,4-33 1951 0 0,-6 14-1406 0 0,6-32 197 0 0,2 0 0 0 0,-1 0 0 0 0,0 0 0 0 0,1 0 0 0 0,0 0 0 0 0,1 1 0 0 0,-1-1 0 0 0,2 11 0 0 0,2-16-2396 0 0,4-7 1345 0 0,2-9-383 0 0,-7 9-170 0 0</inkml:trace>
  <inkml:trace contextRef="#ctx0" brushRef="#br0" timeOffset="34229.65">1665 229 3137 0 0,'-3'7'10438'0'0,"4"-6"-10206"0"0,10 0 2480 0 0,14-6-2567 0 0,-16 1-300 0 0,19-9 713 0 0,-28 13-836 0 0,1 0-1 0 0,0-1 1 0 0,0 1-1 0 0,0 0 1 0 0,-1-1-1 0 0,1 1 1 0 0,0 0-1 0 0,0 0 1 0 0,0 0-1 0 0,0 0 1 0 0,0 0-1 0 0,-1 0 1 0 0,1 0-1 0 0,0 0 1 0 0,0 0-1 0 0,0 0 1 0 0,0 1-1 0 0,0-1 1 0 0,-1 0-1 0 0,1 0 1 0 0,0 1-1 0 0,0-1 1 0 0,0 1-1 0 0,0 0 1 0 0,0 7-5641 0 0</inkml:trace>
  <inkml:trace contextRef="#ctx0" brushRef="#br0" timeOffset="34589.8">1636 321 4401 0 0,'0'0'1287'0'0,"38"14"9637"0"0,-34-14-11889 0 0,-1 1 1 0 0,1-1-1 0 0,-1 0 1 0 0,1-1 0 0 0,-1 1-1 0 0,1 0 1 0 0,-1-1-1 0 0,1 0 1 0 0,-1 0 0 0 0,1 0-1 0 0,-1 0 1 0 0,1 0-1 0 0,2-3 1 0 0</inkml:trace>
  <inkml:trace contextRef="#ctx0" brushRef="#br0" timeOffset="34980.51">1617 445 2769 0 0,'7'0'11756'0'0,"6"2"-8824"0"0,22 3-3787 0 0,-32-5 669 0 0,-1 0-1 0 0,1 0 1 0 0,-1 0 0 0 0,1-1-1 0 0,-1 1 1 0 0,1-1 0 0 0,-1 1-1 0 0,1-1 1 0 0,2-1 0 0 0,22-13-7952 0 0,-22 13 5986 0 0,-1-1-1129 0 0</inkml:trace>
  <inkml:trace contextRef="#ctx0" brushRef="#br0" timeOffset="35574.18">1799 254 5313 0 0,'1'-5'10084'0'0,"1"17"-8051"0"0,-1 24-2362 0 0,-8 2 275 0 0,5-28-202 0 0,0 0-1 0 0,0 0 1 0 0,1 0-1 0 0,0 0 1 0 0,1 0-1 0 0,0 0 1 0 0,3 19-1 0 0,-3-29 166 0 0,0 0 1 0 0,0 1-1 0 0,0-1 0 0 0,0 0 1 0 0,0 0-1 0 0,0 1 0 0 0,0-1 0 0 0,0 0 1 0 0,1 0-1 0 0,-1 0 0 0 0,0 1 1 0 0,0-1-1 0 0,0 0 0 0 0,0 0 0 0 0,0 0 1 0 0,1 0-1 0 0,-1 0 0 0 0,0 1 0 0 0,0-1 1 0 0,0 0-1 0 0,1 0 0 0 0,-1 0 1 0 0,0 0-1 0 0,0 0 0 0 0,0 0 0 0 0,1 0 1 0 0,-1 0-1 0 0,0 0 0 0 0,0 0 0 0 0,1 0 1 0 0,-1 0-1 0 0,0 0 0 0 0,0 0 1 0 0,0 0-1 0 0,1 0 0 0 0,-1 0 0 0 0,0 0 1 0 0,0 0-1 0 0,1 0 0 0 0,-1 0 0 0 0,0 0 1 0 0,0 0-1 0 0,0 0 0 0 0,1 0 1 0 0,-1 0-1 0 0,0-1 0 0 0,0 1 0 0 0,0 0 1 0 0,1 0-1 0 0,-1 0 0 0 0,0 0 1 0 0,0-1-1 0 0,0 1 0 0 0,0 0 0 0 0,0 0 1 0 0,1-1-1 0 0,7-10-6818 0 0,-7 8 4554 0 0</inkml:trace>
  <inkml:trace contextRef="#ctx0" brushRef="#br0" timeOffset="36761.95">1829 226 2529 0 0,'-11'3'3702'0'0,"-5"0"2419"0"0,24-9-2390 0 0,52-7-3284 0 0,-59 13-452 0 0,0-1 0 0 0,0 1 0 0 0,0 0 0 0 0,1-1 0 0 0,-1 1 0 0 0,0 0 0 0 0,0 0 0 0 0,0 0 0 0 0,0 0 0 0 0,0 0 0 0 0,0 0 0 0 0,0 0 0 0 0,0 0 0 0 0,0 0 0 0 0,0 0 0 0 0,0 1 0 0 0,0-1 0 0 0,0 0 0 0 0,0 1 0 0 0,0-1 0 0 0,0 1 0 0 0,0-1 0 0 0,0 1 0 0 0,0 0 0 0 0,0-1 0 0 0,0 1 0 0 0,-1 0-1 0 0,1-1 1 0 0,0 1 0 0 0,0 0 0 0 0,-1 0 0 0 0,1 0 0 0 0,-1 0 0 0 0,1 0 0 0 0,-1 0 0 0 0,1 0 0 0 0,-1 0 0 0 0,1 0 0 0 0,-1 0 0 0 0,0 0 0 0 0,0 0 0 0 0,1 0 0 0 0,-1 0 0 0 0,0 2 0 0 0,0 2 3 0 0,1 1 0 0 0,-1-1 1 0 0,-1 0-1 0 0,1 0 0 0 0,-1 1 0 0 0,0-1 0 0 0,0 0 0 0 0,-3 8 0 0 0,3-10 16 0 0,-1-1-1 0 0,1 1 0 0 0,-1-1 0 0 0,1 0 0 0 0,-1 1 0 0 0,0-1 0 0 0,0 0 0 0 0,0 0 0 0 0,0 0 0 0 0,-1 0 0 0 0,1 0 0 0 0,0-1 0 0 0,-1 1 0 0 0,1-1 0 0 0,-1 1 0 0 0,0-1 0 0 0,0 0 0 0 0,1 0 0 0 0,-1 0 0 0 0,0 0 1 0 0,0-1-1 0 0,0 1 0 0 0,-3-1 0 0 0,-15 6-81 0 0,32-6-67 0 0,-1 1 0 0 0,0 0 0 0 0,0 0 0 0 0,0 1 0 0 0,20 7 0 0 0,-29-8 111 0 0,0 1-1 0 0,1-1 0 0 0,-1 1 1 0 0,0 0-1 0 0,0 0 0 0 0,-1-1 1 0 0,1 1-1 0 0,0 0 0 0 0,0 0 1 0 0,-1 0-1 0 0,1 0 0 0 0,-1 0 1 0 0,0 0-1 0 0,0 0 0 0 0,1 0 1 0 0,-1 0-1 0 0,-1 3 0 0 0,6 21 21 0 0,-5-26 31 0 0,0 1 0 0 0,1 0-1 0 0,-1-1 1 0 0,0 1 0 0 0,0-1-1 0 0,0 1 1 0 0,0 0 0 0 0,0-1 0 0 0,0 1-1 0 0,0-1 1 0 0,0 1 0 0 0,0 0-1 0 0,0-1 1 0 0,0 1 0 0 0,-1 0-1 0 0,1-1 1 0 0,0 1 0 0 0,0-1-1 0 0,-1 1 1 0 0,1-1 0 0 0,0 1 0 0 0,-1-1-1 0 0,1 1 1 0 0,0-1 0 0 0,-1 1-1 0 0,1-1 1 0 0,-1 1 0 0 0,1-1-1 0 0,-1 0 1 0 0,1 1 0 0 0,-1-1 0 0 0,1 0-1 0 0,-1 1 1 0 0,1-1 0 0 0,-1 0-1 0 0,1 0 1 0 0,-1 1 0 0 0,0-1-1 0 0,1 0 1 0 0,-1 0 0 0 0,1 0-1 0 0,-2 0 1 0 0,-35 7 1040 0 0,24-5-887 0 0,-25 2 662 0 0,32-4-2034 0 0,-1 0 1 0 0,1 0-1 0 0,0 1 0 0 0,0 0 0 0 0,-9 2 0 0 0,13-2-148 0 0</inkml:trace>
  <inkml:trace contextRef="#ctx0" brushRef="#br0" timeOffset="37995.8">2071 319 2641 0 0,'-5'7'8035'0'0,"5"-7"-7945"0"0,0 0-1 0 0,0 0 1 0 0,0 0 0 0 0,1 0-1 0 0,-1 0 1 0 0,0 0-1 0 0,0 1 1 0 0,0-1 0 0 0,0 0-1 0 0,0 0 1 0 0,0 0 0 0 0,0 0-1 0 0,0 0 1 0 0,0 0-1 0 0,0 0 1 0 0,-1 1 0 0 0,1-1-1 0 0,0 0 1 0 0,0 0 179 0 0,0 0-180 0 0,0 0-38 0 0,0 0-1 0 0,0 0 1 0 0,-1 0-1 0 0,1 0 1 0 0,0 0-1 0 0,0 0 0 0 0,0 0 1 0 0,0 0-1 0 0,-1 0 1 0 0,1 0-1 0 0,0 0 1 0 0,0 0-1 0 0,0 0 0 0 0,0 0 1 0 0,-1 0-1 0 0,1 1 1 0 0,0-1-1 0 0,0 0 1 0 0,0 0-1 0 0,0 0 0 0 0,-1 0 1 0 0,1 0-1 0 0,0 0 1 0 0,0 0-1 0 0,0 1 1 0 0,0-1-1 0 0,0 0 0 0 0,0 0 1 0 0,0 0-1 0 0,-1 0 1 0 0,1 0-1 0 0,0 1 1 0 0,0-1-1 0 0,0 0 0 0 0,0 0 1 0 0,0 0-1 0 0,0 0 1 0 0,0 1-1 0 0,0-1 1 0 0,0 0-1 0 0,0 0 0 0 0,0 0 1 0 0,0 0-1 0 0,0 1 1 0 0,0-1-1 0 0,0 0 1 0 0,0 0-1 0 0,0 0 1 0 0,0 1-1 0 0,0-1 0 0 0,0 0 1 0 0,1 1-26 0 0,-1-1 0 0 0,0 0 1 0 0,1 1-1 0 0,-1-1 0 0 0,0 1 0 0 0,1-1 1 0 0,-1 0-1 0 0,1 1 0 0 0,-1-1 0 0 0,0 0 1 0 0,1 0-1 0 0,-1 1 0 0 0,1-1 0 0 0,-1 0 1 0 0,1 0-1 0 0,-1 0 0 0 0,1 1 1 0 0,-1-1-1 0 0,1 0 0 0 0,-1 0 0 0 0,1 0 1 0 0,-1 0-1 0 0,2 0 0 0 0,70-4 523 0 0,-40-1-484 0 0,-29 4-47 0 0,0 0 0 0 0,0 0 0 0 0,0 0 0 0 0,0 1 0 0 0,0 0 0 0 0,0-1 0 0 0,0 1 0 0 0,0 0 0 0 0,0 0-1 0 0,0 1 1 0 0,0-1 0 0 0,5 1 0 0 0,-8 6-719 0 0</inkml:trace>
  <inkml:trace contextRef="#ctx0" brushRef="#br0" timeOffset="38870.61">2232 188 2208 0 0,'-1'2'8937'0'0,"-1"3"-4874"0"0,2-2-3994 0 0,-1-1 1 0 0,1 1 0 0 0,-1-1-1 0 0,1 1 1 0 0,0 0-1 0 0,0-1 1 0 0,0 1-1 0 0,0 4 1 0 0,3 8-337 0 0,-2 0 0 0 0,0 0 1 0 0,-1 0-1 0 0,-2 24 0 0 0,0-26-66 0 0,2 1 1 0 0,-1-1-1 0 0,2 1 0 0 0,-1-1 1 0 0,6 26-1 0 0,-5-26-274 0 0,-3-9-1889 0 0</inkml:trace>
  <inkml:trace contextRef="#ctx0" brushRef="#br0" timeOffset="39699.37">2210 159 2633 0 0,'-3'-4'3753'0'0,"2"4"-3412"0"0,1-1 1 0 0,0 1-1 0 0,0 0 0 0 0,0-1 0 0 0,-1 1 0 0 0,1-1 1 0 0,0 1-1 0 0,0-1 0 0 0,0 1 0 0 0,0-1 1 0 0,0 1-1 0 0,0 0 0 0 0,0-1 0 0 0,0 1 1 0 0,0-1-1 0 0,0 1 0 0 0,0-1 0 0 0,1 0 1 0 0,-1 1-262 0 0,0 0 0 0 0,1 0 1 0 0,-1 0-1 0 0,1 0 1 0 0,-1-1-1 0 0,1 1 1 0 0,-1 0-1 0 0,1 0 1 0 0,-1 0-1 0 0,1 0 0 0 0,-1 0 1 0 0,0 0-1 0 0,1 0 1 0 0,-1 1-1 0 0,1-1 1 0 0,-1 0-1 0 0,1 0 0 0 0,-1 0 1 0 0,1 0-1 0 0,-1 1 1 0 0,0-1-1 0 0,1 0 1 0 0,-1 0-1 0 0,1 1 1 0 0,-1-1-1 0 0,0 0 0 0 0,1 0 1 0 0,-1 1-1 0 0,0-1 1 0 0,1 1-1 0 0,11 9 152 0 0,0 0-72 0 0,0 0 0 0 0,-1 1-1 0 0,12 14 1 0 0,1 3-3 0 0,34 33 1 0 0,4-11 11 0 0,-54-45-369 0 0,-5-3-312 0 0,0 0 0 0 0,0 0 0 0 0,0 1 0 0 0,-1-1 0 0 0,1 0 1 0 0,0 1-1 0 0,3 5 0 0 0,-5-7 295 0 0,0 1 0 0 0,-1 0 0 0 0,1 0 1 0 0,0 0-1 0 0,-1 0 0 0 0,0 1 0 0 0,1-1 0 0 0,-1 0 0 0 0,0 0 0 0 0,0 0 1 0 0,0 0-1 0 0,0 0 0 0 0,-1 0 0 0 0,1 0 0 0 0,-1 0 0 0 0,0 3 1 0 0,0 6-5710 0 0</inkml:trace>
  <inkml:trace contextRef="#ctx0" brushRef="#br0" timeOffset="40527.41">2220 449 1896 0 0,'5'7'13654'0'0,"1"-11"-11638"0"0,-3 1-1804 0 0,33-31 996 0 0,-25 23-1186 0 0,0-1 0 0 0,18-12 0 0 0,11-6-26 0 0,67-67 0 0 0,-70 68-305 0 0,26-5 381 0 0,-61 33-58 0 0,11-7-113 0 0,13-7-4611 0 0</inkml:trace>
  <inkml:trace contextRef="#ctx0" brushRef="#br0" timeOffset="41214.84">2626 142 3625 0 0,'9'5'8390'0'0,"-9"-5"-8025"0"0,1 1 0 0 0,-1-1 0 0 0,0 2 0 0 0,3 17 2967 0 0,-9 31-5235 0 0,3-27 2637 0 0,-18 164-1054 0 0,4-133-2306 0 0</inkml:trace>
  <inkml:trace contextRef="#ctx0" brushRef="#br0" timeOffset="41558.56">2590 468 2056 0 0,'-3'-3'4803'0'0,"-14"-12"769"0"0,-10-6-2213 0 0,-15-9-2836 0 0,36 25-588 0 0,-1 0 0 0 0,1 0 0 0 0,-1 0 1 0 0,0 1-1 0 0,0 0 0 0 0,-13-5 0 0 0</inkml:trace>
  <inkml:trace contextRef="#ctx0" brushRef="#br0" timeOffset="44418.18">2663 342 3721 0 0,'-7'-3'668'0'0,"6"3"-631"0"0,1 0 1 0 0,-1 0-1 0 0,1 0 1 0 0,-1 0-1 0 0,0 0 1 0 0,1 0-1 0 0,-1 0 1 0 0,1 0-1 0 0,-1 0 1 0 0,1 0-1 0 0,-1 0 1 0 0,1 0 0 0 0,-1-1-1 0 0,1 1 1 0 0,-1 0-1 0 0,1 0 1 0 0,-1-1-1 0 0,1 1 1 0 0,-1 0-1 0 0,1-1 1 0 0,-1 1-1 0 0,1-1 1 0 0,0 1-1 0 0,-1 0 1 0 0,1-1-1 0 0,0 1 1 0 0,-1-1-1 0 0,1 1 1 0 0,0-1 0 0 0,0 1-1 0 0,-1-1 1 0 0,1 1-1 0 0,0-1 1 0 0,0 1-1 0 0,0-1 1 0 0,-1 0-1 0 0,1 0 129 0 0,0 1-1 0 0,0 0 0 0 0,0 0 1 0 0,0-1-1 0 0,0 1 1 0 0,0 0-1 0 0,0 0 0 0 0,0-1 1 0 0,0 1-1 0 0,0 0 1 0 0,-1 0-1 0 0,1-1 0 0 0,0 1 1 0 0,0 0-1 0 0,0 0 1 0 0,0-1-1 0 0,-1 1 0 0 0,1 0 1 0 0,0 0-1 0 0,0 0 1 0 0,-1 0-1 0 0,1-1 0 0 0,0 1 1 0 0,0 0-1 0 0,-1 0 1 0 0,1 0-1 0 0,0 0 0 0 0,0 0 1 0 0,-1 0-1 0 0,1 0 0 0 0,0 0 1 0 0,-1 0-1 0 0,1 0 1 0 0,0 0-1 0 0,0 0 0 0 0,-1 0 1 0 0,1 0-1 0 0,12 2 6138 0 0,115-13-5800 0 0,-122 11-1264 0 0</inkml:trace>
  <inkml:trace contextRef="#ctx0" brushRef="#br0" timeOffset="45543.15">2800 50 3929 0 0,'-15'2'8601'0'0,"13"-11"-4022"0"0,2 9-4503 0 0,0 40-132 0 0,2-19-63 0 0,0 0 0 0 0,-1 1 1 0 0,-2-1-1 0 0,-4 38 0 0 0,-1 25-66 0 0,5-70 171 0 0,-1 0 0 0 0,0 1 0 0 0,-5 15-1 0 0,4-21 15 0 0,0 0 0 0 0,1 0 0 0 0,1 0 0 0 0,-1 0 0 0 0,2 0 0 0 0,-1 1 0 0 0,1-1 0 0 0,0 0 0 0 0,1 0 0 0 0,2 12 0 0 0,-1-14 13 0 0,-1-1 0 0 0,1 1-1 0 0,-2 0 1 0 0,1-1 0 0 0,-1 14 0 0 0,-1-8 81 0 0,7-28-9275 0 0,-2 2 5796 0 0,-2 8 535 0 0</inkml:trace>
  <inkml:trace contextRef="#ctx0" brushRef="#br0" timeOffset="46386.82">2804 16 1176 0 0,'-1'-15'12743'0'0,"6"22"-11644"0"0,-4-5-1050 0 0,-1-1-1 0 0,2 0 1 0 0,-1 1 0 0 0,0-1-1 0 0,0 0 1 0 0,0 1 0 0 0,0-1-1 0 0,1 0 1 0 0,-1 0 0 0 0,1 0 0 0 0,-1 0-1 0 0,1 0 1 0 0,-1-1 0 0 0,1 1-1 0 0,-1 0 1 0 0,1-1 0 0 0,0 1-1 0 0,-1-1 1 0 0,1 0 0 0 0,0 1 0 0 0,-1-1-1 0 0,1 0 1 0 0,0 0 0 0 0,0 0-1 0 0,2-1 1 0 0,52-7 1022 0 0,-37 4-809 0 0,18 1-181 0 0,0 1 0 0 0,0 1 0 0 0,0 2 0 0 0,39 7 1 0 0,-50-9-99 0 0,-25 1 14 0 0,1-1 1 0 0,0 1-1 0 0,-1-1 1 0 0,1 1-1 0 0,0 0 1 0 0,0 0-1 0 0,-1 0 1 0 0,1 0-1 0 0,0 0 1 0 0,0 0-1 0 0,-1 0 1 0 0,1 0-1 0 0,0 1 1 0 0,0-1-1 0 0,-1 1 1 0 0,1-1-1 0 0,-1 1 1 0 0,1 0-1 0 0,0 0 1 0 0,-1 0-1 0 0,1-1 1 0 0,-1 1-1 0 0,0 1 1 0 0,1-1-1 0 0,-1 0 1 0 0,0 0-1 0 0,1 0 1 0 0,-1 1-1 0 0,1 1 1 0 0,-1-2-9 0 0,0-1 1 0 0,0 1 0 0 0,0 0 0 0 0,0-1-1 0 0,0 1 1 0 0,0-1 0 0 0,0 0 0 0 0,1 1 0 0 0,-1-1-1 0 0,0 0 1 0 0,0 0 0 0 0,0 0 0 0 0,0 0 0 0 0,1 0-1 0 0,-1 0 1 0 0,0 0 0 0 0,0 0 0 0 0,0 0-1 0 0,0 0 1 0 0,0-1 0 0 0,0 1 0 0 0,1-1 0 0 0,-1 1-1 0 0,0-1 1 0 0,1 0 0 0 0,13-2-2781 0 0,-6 4-4919 0 0</inkml:trace>
  <inkml:trace contextRef="#ctx0" brushRef="#br0" timeOffset="46933.84">3278 25 2272 0 0,'8'12'8791'0'0,"-5"9"-5254"0"0,-4 31-4301 0 0,0-20 1167 0 0,3 16-269 0 0,-2 0 1 0 0,-8 61-1 0 0,6-81-1175 0 0,1 41 1 0 0,2-34-6857 0 0</inkml:trace>
  <inkml:trace contextRef="#ctx0" brushRef="#br0" timeOffset="47856.37">2757 554 2873 0 0,'3'4'7072'0'0,"23"-6"-3143"0"0,16 7-2771 0 0,-6 0-863 0 0,-18-5-221 0 0,1-1-1 0 0,22-4 1 0 0,-28 3-29 0 0,-1 1 1 0 0,1 0-1 0 0,-1 0 0 0 0,1 1 0 0 0,0 1 1 0 0,-1 0-1 0 0,13 3 0 0 0,-16-2-20 0 0,0-1 0 0 0,-1 0 1 0 0,1-1-1 0 0,0 0 0 0 0,0 0 0 0 0,12-3 0 0 0,-12 2 0 0 0,0 0-1 0 0,0 0 1 0 0,0 1 0 0 0,0 1-1 0 0,0-1 1 0 0,10 3-1 0 0,-12-1-390 0 0,-5-2-662 0 0,-1 1 1 0 0,1-1-1 0 0,0 1 1 0 0,-1-1-1 0 0,1 0 1 0 0,-1 1-1 0 0,1-1 0 0 0,0 0 1 0 0,-1 0-1 0 0,1 0 1 0 0,0-1-1 0 0,-1 1 1 0 0,3-1-1 0 0,12-5 282 0 0,-12 4-6 0 0</inkml:trace>
  <inkml:trace contextRef="#ctx0" brushRef="#br0" timeOffset="48231.34">3276 476 3753 0 0,'-6'5'5992'0'0,"4"5"-3404"0"0,4 19-2455 0 0,-1-12 687 0 0,-1-14-698 0 0,0-1 1 0 0,-1 1-1 0 0,1-1 1 0 0,0 0 0 0 0,-1 1-1 0 0,1-1 1 0 0,-1 0 0 0 0,0 1-1 0 0,0-1 1 0 0,0 0-1 0 0,0 0 1 0 0,0 0 0 0 0,-1 0-1 0 0,-1 3 1 0 0,3-5-208 0 0,-1 0-1 0 0,1 1 1 0 0,0-1 0 0 0,-1 0-1 0 0,1 0 1 0 0,0 0 0 0 0,-1 0-1 0 0,1 1 1 0 0,-1-1 0 0 0,1 0-1 0 0,0 0 1 0 0,-1 0 0 0 0,1 0-1 0 0,-1 0 1 0 0,1 0 0 0 0,0 0-1 0 0,-1 0 1 0 0,1 0 0 0 0,0 0-1 0 0,-1 0 1 0 0,1 0 0 0 0,-1 0-1 0 0,1 0 1 0 0,0-1 0 0 0,-1 1-1 0 0,1 0 1 0 0,0 0 0 0 0,-1 0-1 0 0,1-1 1 0 0,-1 1 0 0 0,-12-20-7583 0 0,10 13 4064 0 0</inkml:trace>
  <inkml:trace contextRef="#ctx0" brushRef="#br0" timeOffset="48934.75">2998 51 2777 0 0,'-1'7'8539'0'0,"-1"6"-5319"0"0,4-12-3241 0 0,-1 0-1 0 0,0 1 0 0 0,1-1 1 0 0,-1 0-1 0 0,0 1 0 0 0,0-1 1 0 0,0 1-1 0 0,0-1 0 0 0,0 1 0 0 0,0 0 1 0 0,0-1-1 0 0,0 1 0 0 0,-1 0 1 0 0,1 0-1 0 0,-1-1 0 0 0,1 4 1 0 0,2 19-3890 0 0,-1-7-3165 0 0</inkml:trace>
  <inkml:trace contextRef="#ctx0" brushRef="#br0" timeOffset="49606.7">3012 213 3129 0 0,'-1'3'9018'0'0,"-1"10"-4881"0"0,1-10-4521 0 0,0 1-1 0 0,1-1 1 0 0,0 1-1 0 0,0 0 1 0 0,0-1-1 0 0,0 1 1 0 0,1 6-1 0 0,0-9-356 0 0,-1 1-1 0 0,1 0 0 0 0,-1-1 1 0 0,1 1-1 0 0,-1 0 1 0 0,1-1-1 0 0,-1 1 1 0 0,0 0-1 0 0,0 0 0 0 0,0-1 1 0 0,0 1-1 0 0,0 0 1 0 0,-1 0-1 0 0,1 1 0 0 0,-1 0-1118 0 0</inkml:trace>
  <inkml:trace contextRef="#ctx0" brushRef="#br0" timeOffset="50341.25">3000 372 2336 0 0,'3'-6'16497'0'0,"-2"8"-16695"0"0,0 0 0 0 0,-1 0 0 0 0,1 0 0 0 0,-1 0 0 0 0,0 0 0 0 0,1 0 0 0 0,-1 1 0 0 0,0-1 0 0 0,0 0 0 0 0,0 0 0 0 0,-1 0 0 0 0,1 1 0 0 0,-1-1 0 0 0,1 0 0 0 0,-2 2 0 0 0,0 19-4001 0 0,2-7-3865 0 0</inkml:trace>
  <inkml:trace contextRef="#ctx0" brushRef="#br0" timeOffset="51138.58">2999 488 1768 0 0,'2'3'13361'0'0,"-3"-2"-13237"0"0,0 1 0 0 0,1-1 0 0 0,-1 1-1 0 0,0-1 1 0 0,1 1 0 0 0,-1-1 0 0 0,1 1-1 0 0,-1-1 1 0 0,1 1 0 0 0,0-1 0 0 0,0 1-1 0 0,0 1 1 0 0,-1 7-416 0 0,-1 24-246 0 0,6-20-2677 0 0,-4-14 2947 0 0,0 1 1 0 0,1-1-1 0 0,-1 0 0 0 0,1 1-802 0 0,0 0 803 0 0,-1-1-1 0 0,0 0 0 0 0,1 0 1 0 0,-1 0-1 0 0,0 1 1 0 0,1-1-1 0 0,-1 0 0 0 0,1 0 1 0 0,-1 0-1 0 0,0 0 1 0 0,1 0-1 0 0,-1 0 0 0 0,1 0 1 0 0,-1 0-1 0 0,0 0 1 0 0,1 0-1 0 0,-1 0 0 0 0,1 0 1 0 0,1-1-1240 0 0</inkml:trace>
  <inkml:trace contextRef="#ctx0" brushRef="#br0" timeOffset="53498.68">3299 308 2793 0 0,'-2'1'7077'0'0,"-2"1"-3810"0"0,14-4 1497 0 0,21 4-4383 0 0,-4 0-502 0 0,13 1 100 0 0,-34-2 19 0 0,-1 0 0 0 0,1 0 0 0 0,0-1 0 0 0,0 1 0 0 0,-1-1 0 0 0,1-1 0 0 0,0 1 0 0 0,6-2 1 0 0,-5-1-541 0 0,11-6 891 0 0,-12 8-4209 0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18:19.126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3 646 1304 0 0,'0'0'100'0'0,"0"-1"-1"0"0,0 1 1 0 0,0 0-1 0 0,0 0 1 0 0,0-1 0 0 0,0 1-1 0 0,0 0 1 0 0,0 0-1 0 0,0-1 1 0 0,0 1-1 0 0,1 0 1 0 0,-1 0-1 0 0,0 0 1 0 0,0-1 0 0 0,0 1-1 0 0,0 0 1 0 0,1 0-1 0 0,-1 0 1 0 0,0-1-1 0 0,0 1 1 0 0,0 0-1 0 0,1 0 1 0 0,-1 0-1 0 0,0 0 1 0 0,0 0 0 0 0,1 0-1 0 0,-1-1 1 0 0,0 1-1 0 0,0 0 1 0 0,4 2 3350 0 0,-13-1 540 0 0,7-7 91 0 0,3 4-3287 0 0,0 5 248 0 0,32-13 695 0 0,15 3-1673 0 0,-23 2-22 0 0,-22 5-44 0 0,0 0 1 0 0,0 0-1 0 0,0 0 1 0 0,0 0-1 0 0,0 0 1 0 0,0 1-1 0 0,5 1 0 0 0,-5-1 22 0 0,0 0-1 0 0,0-1 0 0 0,0 1 0 0 0,0-1 1 0 0,0 1-1 0 0,0-1 0 0 0,0 0 0 0 0,0 0 1 0 0,4-1-1 0 0,1-1 55 0 0,-7 1-56 0 0,0 1-1 0 0,1-1 1 0 0,0 0 0 0 0,-1 1-1 0 0,1 0 1 0 0,-1-1 0 0 0,1 1-1 0 0,0 0 1 0 0,-1 0 0 0 0,1 0-1 0 0,-1 0 1 0 0,1 0 0 0 0,0 0-1 0 0,-1 1 1 0 0,1-1 0 0 0,-1 0-1 0 0,1 1 1 0 0,-1-1 0 0 0,1 1-1 0 0,-1 0 1 0 0,3 1 0 0 0,3 2 544 0 0,-7-13 344 0 0,-8-14-184 0 0,8 23-808 0 0,-6-17 96 0 0,1 0-1 0 0,1 0 1 0 0,1-1-1 0 0,0 1 1 0 0,0-32-1 0 0,7-91 37 0 0,-2 108-1 0 0,5-42-261 0 0,1-27 136 0 0,-10 70 47 0 0,1 24 4 0 0,0 0 0 0 0,1-1 0 0 0,0 1-1 0 0,0-1 1 0 0,3-13 0 0 0,-3 20 36 0 0,0 0 1 0 0,1 0-1 0 0,-1 0 1 0 0,0 0-1 0 0,0 0 1 0 0,0 0-1 0 0,0 0 1 0 0,0 0-1 0 0,0 0 1 0 0,0 0-1 0 0,0 0 1 0 0,0 0-1 0 0,0 0 1 0 0,-1 1-1 0 0,1-1 1 0 0,0 0-1 0 0,-1 0 1 0 0,1 0-1 0 0,-1 0 1 0 0,1 0-1 0 0,-2-1 1 0 0,-2 3-2428 0 0,3 13-5693 0 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18:23.173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12 80 368 0 0,'-2'-2'3950'0'0,"-7"15"6769"0"0,27-29-8330 0 0,-12 10-2375 0 0,-1 0-1 0 0,1 1 0 0 0,0 0 0 0 0,1 0 0 0 0,-1 0 1 0 0,1 0-1 0 0,0 1 0 0 0,0 1 0 0 0,0-1 1 0 0,10-2-1 0 0,-9 6-34 0 0,-1 1 0 0 0,1 0 0 0 0,0 1 1 0 0,-1-1-1 0 0,1 2 0 0 0,12 5 0 0 0,-4 3-8 0 0,6 4 101 0 0,-19-13-47 0 0,1-1-1 0 0,-1 0 1 0 0,1 0-1 0 0,-1 0 1 0 0,1 0-1 0 0,-1 0 1 0 0,1-1-1 0 0,0 1 1 0 0,-1-1-1 0 0,1 0 1 0 0,0 0-1 0 0,-1-1 1 0 0,1 1-1 0 0,-1-1 1 0 0,1 0-1 0 0,-1 1 1 0 0,1-2-1 0 0,-1 1 1 0 0,1 0-1 0 0,-1-1 1 0 0,0 1 0 0 0,1-1-1 0 0,-1 0 1 0 0,0 0-1 0 0,0 0 1 0 0,-1-1-1 0 0,1 1 1 0 0,0-1-1 0 0,-1 0 1 0 0,3-3-1 0 0,14-11-5154 0 0,-3 2-4935 0 0,-13 11 7399 0 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18:25.877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6 335 3673 0 0,'-3'-5'6872'0'0,"0"6"-4270"0"0,5-4-868 0 0,-1 3-1714 0 0,37-10 1801 0 0,-18 10-1824 0 0,0 0 50 0 0,-1 0 0 0 0,37-6 0 0 0,-50 5-42 0 0,1 0 0 0 0,-1 1 0 0 0,1 0 0 0 0,-1 0 0 0 0,0 0 0 0 0,1 1 0 0 0,-1 0 0 0 0,10 2 0 0 0,-7 0 258 0 0,0 0-2630 0 0</inkml:trace>
  <inkml:trace contextRef="#ctx0" brushRef="#br0" timeOffset="1422.03">266 151 2264 0 0,'-2'3'8387'0'0,"0"10"-4303"0"0,1 3-4094 0 0,0 0-1 0 0,1 0 0 0 0,2 23 0 0 0,0-27 2 0 0,-1 0 0 0 0,0 0-1 0 0,-1 0 1 0 0,0 0 0 0 0,-3 18-1 0 0,2-20-15 0 0,0 0 1 0 0,0 1-1 0 0,1-1 0 0 0,0 1 0 0 0,1-1 0 0 0,0 1 1 0 0,4 14-1 0 0,-2-15 925 0 0,0-1-6839 0 0,1-22-1369 0 0,-4 9 5417 0 0</inkml:trace>
  <inkml:trace contextRef="#ctx0" brushRef="#br0" timeOffset="2015.72">253 141 4913 0 0,'3'-11'6593'0'0,"6"13"-3888"0"0,17 21-3214 0 0,-4-2 1101 0 0,-6-10-450 0 0,-1 1 0 0 0,-1 0-1 0 0,0 1 1 0 0,18 22 0 0 0,6 6 13 0 0,38 40 10 0 0,-59-65-185 0 0,-6-11-3305 0 0</inkml:trace>
  <inkml:trace contextRef="#ctx0" brushRef="#br0" timeOffset="2640.74">278 474 4777 0 0,'-1'-9'9902'0'0,"2"8"-9572"0"0,10-17 3198 0 0,16-13-3090 0 0,108-93-130 0 0,-18 17-288 0 0,-53 57 125 0 0</inkml:trace>
  <inkml:trace contextRef="#ctx0" brushRef="#br0" timeOffset="3472.28">649 128 5729 0 0,'2'2'9237'0'0,"-1"-1"-9203"0"0,-1 1 1 0 0,1-1 0 0 0,-1 0 0 0 0,1 1 0 0 0,-1-1-1 0 0,1 1 1 0 0,-1 0 0 0 0,0-1 0 0 0,0 1-1 0 0,0-1 1 0 0,0 1 0 0 0,0-1 0 0 0,0 1 0 0 0,0 2-1 0 0,-4 26 115 0 0,1 0-1 0 0,2 0 0 0 0,3 35 1 0 0,-4-29-101 0 0,1-30 24 0 0,0-1 1 0 0,0 1-1 0 0,1-1 0 0 0,-1 1 0 0 0,1-1 0 0 0,1 1 1 0 0,-1 0-1 0 0,1-1 0 0 0,0 1 0 0 0,0-1 0 0 0,3 7 1 0 0,-4-11-27 0 0,0 1 1 0 0,0-1-1 0 0,0 1 1 0 0,0 0 0 0 0,0-1-1 0 0,0 1 1 0 0,-1 0-1 0 0,1-1 1 0 0,0 1-1 0 0,-1-1 1 0 0,1 1 0 0 0,-1-1-1 0 0,0 1 1 0 0,1-1-1 0 0,-1 1 1 0 0,0-1 0 0 0,0 0-1 0 0,0 1 1 0 0,0-1-1 0 0,0 0 1 0 0,0 0-1 0 0,-1 0 1 0 0,1 0 0 0 0,0 0-1 0 0,0 0 1 0 0,-1 0-1 0 0,-2 1 1 0 0,-29-39 2020 0 0,-8 8-1757 0 0,26 20-2113 0 0,0-1-3347 0 0</inkml:trace>
  <inkml:trace contextRef="#ctx0" brushRef="#br0" timeOffset="4000.47">668 272 2865 0 0,'7'-3'7840'0'0,"18"3"-5267"0"0,-6 1-1933 0 0,8-12-419 0 0,-4 1-3339 0 0,-8 9-4665 0 0</inkml:trace>
  <inkml:trace contextRef="#ctx0" brushRef="#br0" timeOffset="4687.89">951 30 3953 0 0,'0'0'83'0'0,"0"0"1"0"0,0 0-1 0 0,0-1 1 0 0,0 1-1 0 0,0 0 0 0 0,0 0 1 0 0,0 0-1 0 0,0 0 1 0 0,0 0-1 0 0,0-1 0 0 0,0 1 1 0 0,0 0-1 0 0,0 0 1 0 0,0 0-1 0 0,0 0 1 0 0,0 0-1 0 0,0 0 0 0 0,0-1 1 0 0,0 1-1 0 0,0 0 1 0 0,0 0-1 0 0,0 0 0 0 0,0 0 1 0 0,0 0-1 0 0,-1 0 1 0 0,1 0-1 0 0,0 0 1 0 0,0-1-1 0 0,0 1 0 0 0,0 0 1 0 0,0 0-1 0 0,0 0 1 0 0,-1 0-1 0 0,1 0 0 0 0,0 0 1 0 0,0 0-1 0 0,0 0 1 0 0,0 0-1 0 0,0 0 0 0 0,0 0 1 0 0,-1 0-1 0 0,1 0 1 0 0,0 0-1 0 0,0 0 1 0 0,0 0-1 0 0,0 0 0 0 0,0 0 1 0 0,-1 0-1 0 0,1 0 1 0 0,0 0-1 0 0,0 0 0 0 0,0 0 1 0 0,0 0-1 0 0,0 0 1 0 0,-1 1-1 0 0,-10 6 822 0 0,-7 12-685 0 0,-1 4 1508 0 0,-34 43 426 0 0,6 5-3892 0 0,30-36-7346 0 0</inkml:trace>
  <inkml:trace contextRef="#ctx0" brushRef="#br0" timeOffset="5406.96">751 272 1856 0 0,'0'-1'709'0'0,"-1"0"-1"0"0,1 0 1 0 0,0-1-1 0 0,0 1 1 0 0,0 0-1 0 0,0 0 1 0 0,0-1-1 0 0,1 1 1 0 0,-1 0-1 0 0,0 0 0 0 0,0 0 1 0 0,1-1-1 0 0,-1 1 1 0 0,1 0-1 0 0,-1 0 1 0 0,1 0-1 0 0,1-1 1 0 0,-2 2-583 0 0,1 0 1 0 0,-1 0-1 0 0,1 0 1 0 0,-1 0 0 0 0,1 0-1 0 0,-1 0 1 0 0,1 1-1 0 0,-1-1 1 0 0,1 0-1 0 0,-1 0 1 0 0,1 1 0 0 0,-1-1-1 0 0,1 0 1 0 0,-1 1-1 0 0,0-1 1 0 0,1 1 0 0 0,-1-1-1 0 0,1 0 1 0 0,-1 1-1 0 0,0-1 1 0 0,0 1-1 0 0,1-1 1 0 0,-1 1 0 0 0,0-1-1 0 0,1 1 1 0 0,20 45-630 0 0,-18-40 501 0 0,0 0 1 0 0,0 0-1 0 0,1 0 0 0 0,0-1 1 0 0,0 1-1 0 0,0-1 1 0 0,1 0-1 0 0,0-1 0 0 0,0 1 1 0 0,0-1-1 0 0,0 0 0 0 0,11 7 1 0 0,-8-6-17 0 0,0 1 0 0 0,0 1 0 0 0,0-1 0 0 0,11 14 0 0 0,-18-17-76 0 0,0-1 0 0 0,1 1 0 0 0,-2 0 0 0 0,1 0 0 0 0,0 0 0 0 0,0-1 0 0 0,-1 1 0 0 0,0 3 0 0 0,0-4-309 0 0,0 0-1 0 0,1 0 0 0 0,-1 0 0 0 0,0 0 1 0 0,1 0-1 0 0,-1 0 0 0 0,1-1 0 0 0,-1 1 1 0 0,1 0-1 0 0,0 0 0 0 0,0-1 0 0 0,-1 1 0 0 0,3 2 1 0 0,-2-4 191 0 0,-1 1 0 0 0,0-1 1 0 0,0 0-1 0 0,1 0 1 0 0,-1 0-1 0 0,0 0 0 0 0,1 0 1 0 0,-1 0-1 0 0,0 0 1 0 0,0 0-1 0 0,1 0 0 0 0,-1 0 1 0 0,0 0-1 0 0,1 0 1 0 0,-1 0-1 0 0,0 0 0 0 0,0 0 1 0 0,1 0-1 0 0,-1 0 1 0 0,0 0-1 0 0,0-1 0 0 0,1 1 1 0 0,-1 0-1 0 0,0 0 1 0 0</inkml:trace>
  <inkml:trace contextRef="#ctx0" brushRef="#br0" timeOffset="6203.95">928 26 3529 0 0,'-4'1'8580'0'0,"16"1"-6301"0"0,25-3-781 0 0,-22-2-1437 0 0,0 0 1 0 0,28-1-1 0 0,-8 1-97 0 0,-33 3-379 0 0,-1 0-1 0 0,1 0 1 0 0,-1 0-1 0 0,1 1 0 0 0,-1-1 1 0 0,1 0-1 0 0,-1 1 1 0 0,1-1-1 0 0,-1 1 1 0 0,1 0-1 0 0,-1-1 1 0 0,0 1-1 0 0,3 2 1 0 0,16 4-7650 0 0,-18-7 6193 0 0</inkml:trace>
  <inkml:trace contextRef="#ctx0" brushRef="#br0" timeOffset="7783.18">1146 15 3849 0 0,'0'0'172'0'0,"0"-1"1"0"0,1 1-1 0 0,-1-1 1 0 0,0 1-1 0 0,0-1 0 0 0,0 1 1 0 0,0-1-1 0 0,0 1 1 0 0,0 0-1 0 0,0-1 1 0 0,0 1-1 0 0,0-1 1 0 0,0 1-1 0 0,0-1 0 0 0,0 1 1 0 0,0 0-1 0 0,0-1 1 0 0,-1 1-1 0 0,1-1 1 0 0,0 1-1 0 0,0-1 1 0 0,0 1-1 0 0,-1 0 0 0 0,1-1 1 0 0,0 1-1 0 0,0 0 1 0 0,-1-1-1 0 0,1 1 1 0 0,0 0-1 0 0,-1-1 1 0 0,1 1-1 0 0,-1 0 0 0 0,1 0 1 0 0,0-1-1 0 0,-1 1 1 0 0,1 0-1 0 0,-1 0 1 0 0,1 0-1 0 0,0 0 1 0 0,-1-1-1 0 0,0 1 0 0 0,0 1 4 0 0,0-1-1 0 0,0 1 0 0 0,1 0 0 0 0,-1 0 0 0 0,0-1 0 0 0,0 1 0 0 0,0 0 1 0 0,1 0-1 0 0,-1 0 0 0 0,0 0 0 0 0,1 0 0 0 0,-1 0 0 0 0,1 0 0 0 0,-1 0 1 0 0,1 0-1 0 0,0 0 0 0 0,-1 0 0 0 0,1 1 0 0 0,0 0-137 0 0,-1 0 0 0 0,1 0 0 0 0,0 0 0 0 0,0 0 0 0 0,0 0 0 0 0,1 0 0 0 0,-1-1 0 0 0,0 1 0 0 0,1 0 0 0 0,-1 0 0 0 0,1 0 0 0 0,0-1 1 0 0,-1 1-1 0 0,1 0 0 0 0,0 0 0 0 0,0-1 0 0 0,0 1 0 0 0,3 2 0 0 0,28 30 265 0 0,-12-14-158 0 0,-5-1-797 0 0,21 26 931 0 0,-27-30-4145 0 0,-3 1-4043 0 0</inkml:trace>
  <inkml:trace contextRef="#ctx0" brushRef="#br0" timeOffset="8798.71">1271 238 3641 0 0,'11'-15'2205'0'0,"-21"30"1995"0"0,-5 2-3288 0 0,0 0 1 0 0,-11 20-1 0 0,-20 24-1138 0 0,-20 30-1030 0 0</inkml:trace>
  <inkml:trace contextRef="#ctx0" brushRef="#br0" timeOffset="9392.25">929 464 2633 0 0,'0'0'296'0'0,"0"-1"0"0"0,0 1 1 0 0,0-1-1 0 0,0 1 1 0 0,0-1-1 0 0,0 1 0 0 0,0 0 1 0 0,0-1-1 0 0,0 1 0 0 0,1-1 1 0 0,-1 1-1 0 0,0-1 1 0 0,0 1-1 0 0,2-2 1779 0 0,-2 1-1779 0 0,1 1 1 0 0,-1 0-1 0 0,1-1 0 0 0,12-1 3524 0 0,22 9-2395 0 0,-19-4-1486 0 0,-4-2-107 0 0,1 0 0 0 0,-1-1 0 0 0,0-1 0 0 0,0 0 1 0 0,1-1-1 0 0,-1 0 0 0 0,17-6 0 0 0,-20 7-2350 0 0</inkml:trace>
  <inkml:trace contextRef="#ctx0" brushRef="#br0" timeOffset="9986.4">932 170 3905 0 0,'-7'16'4854'0'0,"6"19"-3190"0"0,0 3-1803 0 0,-4-25 51 0 0,4-10-127 0 0,-1 0 1 0 0,1 0-1 0 0,-1 0 0 0 0,1 1 1 0 0,0-1-1 0 0,0 0 0 0 0,1 1 1 0 0,-1-1-1 0 0,1 1 0 0 0,0-1 1 0 0,-1 1-1 0 0,2-1 1 0 0,0 7-1 0 0,-1-10-2 0 0,1 0-1 0 0,0 0 1 0 0,0 0 0 0 0,-1-1 0 0 0,1 1-1 0 0,0 0 1 0 0,0-1 0 0 0,-1 1-1 0 0,1 0 1 0 0,0-1 0 0 0,-1 1 0 0 0,1-1-1 0 0,-1 1 1 0 0,1-1 0 0 0,-1 1 0 0 0,1-1-1 0 0,-1 0 1 0 0,1 1 0 0 0,-1-1 0 0 0,1 0-1 0 0,-1 1 1 0 0,1-2 0 0 0,1-2-1681 0 0</inkml:trace>
  <inkml:trace contextRef="#ctx0" brushRef="#br0" timeOffset="10408">931 183 2961 0 0,'6'-4'5903'0'0,"7"-2"-3510"0"0,-6 5-2288 0 0,-1 1-1 0 0,1-1 1 0 0,-1-1-1 0 0,1 1 1 0 0,-1-1 0 0 0,9-4-1 0 0,27-5-7453 0 0,-40 11 6256 0 0</inkml:trace>
  <inkml:trace contextRef="#ctx0" brushRef="#br0" timeOffset="10751.76">944 244 4121 0 0,'4'-5'5097'0'0,"-4"4"-4885"0"0,0 1 0 0 0,1 0 1 0 0,-1 0-1 0 0,0 0 0 0 0,1 0 1 0 0,-1 0-1 0 0,0 0 0 0 0,0 0 1 0 0,1 0-1 0 0,-1 0 0 0 0,0 0 1 0 0,0 0-1 0 0,1 0 1 0 0,-1 0-1 0 0,17 3-48 0 0,5-2-1973 0 0,7-7-6034 0 0,-26 6 5528 0 0</inkml:trace>
  <inkml:trace contextRef="#ctx0" brushRef="#br0" timeOffset="11079.87">898 326 3609 0 0,'5'1'7607'0'0,"9"-3"-4009"0"0,-3 0-3488 0 0,-1 1 0 0 0,1 1 0 0 0,14 0 0 0 0,-24 0-162 0 0,3 1-1060 0 0,0 0-1 0 0,0 0 0 0 0,0 0 1 0 0,0-1-1 0 0,0 1 0 0 0,0-1 1 0 0,0 0-1 0 0,0 0 0 0 0,5-1 1 0 0,-6 0-1444 0 0</inkml:trace>
  <inkml:trace contextRef="#ctx0" brushRef="#br0" timeOffset="11454.89">1077 160 2056 0 0,'-1'8'7753'0'0,"-5"24"-4835"0"0,-5 46-2153 0 0,10-27-3373 0 0,1-51 2485 0 0,0 1 0 0 0,0-1-1 0 0,0 0 1 0 0,-1 0 0 0 0,1 0 0 0 0,0 1 0 0 0,0-1 0 0 0,0 0 0 0 0,0 0 0 0 0,0 1 0 0 0,0-1 0 0 0,0 0 0 0 0,0 0 0 0 0,0 1 0 0 0,1-1 0 0 0,-1 0-1 0 0,0 0 1 0 0,0 1 0 0 0,0-1 0 0 0,0 0 0 0 0,0 0 0 0 0,0 0 0 0 0,0 1 0 0 0,1-1 0 0 0,-1 0 0 0 0,0 0 0 0 0,0 0 0 0 0,0 0 0 0 0,0 1 0 0 0,1-1-1 0 0,-1 0 1 0 0,0 0 0 0 0,0 0 0 0 0,0 0 0 0 0,1 0 0 0 0,-1 1 0 0 0,0-1 0 0 0,0 0 0 0 0,0 0 0 0 0,1 0 0 0 0,-1 0 0 0 0,0 0 0 0 0,0 0 0 0 0,1 0-1 0 0,-1 0 1 0 0,0 0 0 0 0,0 0 0 0 0,1 0 0 0 0,-1 0 0 0 0,0 0 0 0 0,0 0 0 0 0,1 0 0 0 0,-1 0 0 0 0,0-1 0 0 0,0 1 0 0 0,0 0 0 0 0,1 0 0 0 0,-1 0-1 0 0,0 0 1 0 0,0 0 0 0 0,0 0 0 0 0,1-1 0 0 0,-1 1 0 0 0,0 0 0 0 0,0 0 0 0 0,1-1 0 0 0</inkml:trace>
  <inkml:trace contextRef="#ctx0" brushRef="#br0" timeOffset="12251.67">1068 172 2144 0 0,'-1'-5'8077'0'0,"1"5"-7940"0"0,17-12 1739 0 0,25-7-2021 0 0,-40 19 134 0 0,-1-1 0 0 0,0 1-1 0 0,1 0 1 0 0,-1 0 0 0 0,1-1-1 0 0,-1 1 1 0 0,1 0 0 0 0,-1 0 0 0 0,1 0-1 0 0,-1 1 1 0 0,1-1 0 0 0,-1 0-1 0 0,1 0 1 0 0,-1 1 0 0 0,0-1-1 0 0,1 1 1 0 0,-1-1 0 0 0,1 1 0 0 0,-1 0-1 0 0,0 0 1 0 0,0-1 0 0 0,3 3-1 0 0,-3-2-36 0 0,-1 1 0 0 0,1-1 0 0 0,0 0 0 0 0,-1 1 0 0 0,1-1 0 0 0,-1 1 0 0 0,1-1 0 0 0,-1 1 0 0 0,0-1 0 0 0,0 1 0 0 0,0-1-1 0 0,0 1 1 0 0,0 0 0 0 0,0-1 0 0 0,0 1 0 0 0,0-1 0 0 0,0 1 0 0 0,-1-1 0 0 0,1 1 0 0 0,-1-1 0 0 0,1 1 0 0 0,-1-1 0 0 0,-1 2 0 0 0,0 2 224 0 0,-1 0 0 0 0,1-1 1 0 0,-1 0-1 0 0,0 1 0 0 0,-1-1 1 0 0,1 0-1 0 0,-1-1 0 0 0,0 1 1 0 0,0-1-1 0 0,0 1 0 0 0,0-1 0 0 0,0 0 1 0 0,-9 4-1 0 0,21-18-746 0 0,-3 4-460 0 0,4 19-673 0 0,-7-9 1406 0 0,0-1 293 0 0,-1 0 0 0 0,0 0 0 0 0,0 0-1 0 0,0 0 1 0 0,0 0 0 0 0,0 0 0 0 0,0 0 0 0 0,0 0-1 0 0,-1 1 1 0 0,1-1 0 0 0,-1 0 0 0 0,0 0-1 0 0,0 1 1 0 0,1-1 0 0 0,-1 0 0 0 0,-1 0 0 0 0,1 1-1 0 0,0-1 1 0 0,0 0 0 0 0,-1 0 0 0 0,0 0-1 0 0,1 1 1 0 0,-1-1 0 0 0,0 0 0 0 0,0 0-1 0 0,0 0 1 0 0,-2 2 0 0 0,2-2 176 0 0,0 0 0 0 0,0 0-1 0 0,0 0 1 0 0,-1-1 0 0 0,1 1 0 0 0,-1-1 0 0 0,0 1-1 0 0,1-1 1 0 0,-1 1 0 0 0,0-1 0 0 0,0 0 0 0 0,0 0 0 0 0,0 0-1 0 0,0 0 1 0 0,0 0 0 0 0,0 0 0 0 0,0 0 0 0 0,0-1-1 0 0,0 1 1 0 0,0-1 0 0 0,-1 0 0 0 0,-2 1 0 0 0,-12-5-2934 0 0,1-7-4860 0 0</inkml:trace>
  <inkml:trace contextRef="#ctx0" brushRef="#br0" timeOffset="13470.65">1299 195 3753 0 0,'-10'9'9805'0'0,"37"-9"-9102"0"0,-3 0-694 0 0,37 3 0 0 0,-61-3-77 0 0,0 0 0 0 0,1 0 0 0 0,-1 0 0 0 0,0 0 0 0 0,1 0 0 0 0,-1 0 0 0 0,1 0 0 0 0,-1 1 0 0 0,0-1 0 0 0,1 0 0 0 0,-1 0 0 0 0,0 0 0 0 0,1 1 0 0 0,-1-1 0 0 0,0 0 0 0 0,1 0 0 0 0,-1 1 0 0 0,0-1 0 0 0,0 0 1 0 0,1 1-1 0 0,-1-1 0 0 0,0 0 0 0 0,0 1 0 0 0,0-1 0 0 0,1 0 0 0 0,-1 1 0 0 0,0-1 0 0 0,0 0 0 0 0,0 1 0 0 0,0-1 0 0 0,0 1 0 0 0,3 3-2511 0 0,6-8 1164 0 0,17-8-3125 0 0,-23 10 2434 0 0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18:43.255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34 2169 240 0 0,'-2'-3'10102'0'0,"9"-14"-9586"0"0,-5 8-350 0 0,0-1 0 0 0,-1 1 0 0 0,1-1 0 0 0,-2 1 0 0 0,0-1 0 0 0,0 1 0 0 0,0-1 0 0 0,-3-11 0 0 0,-2-2-8 0 0,-5-18 185 0 0,8 34-217 0 0,-1-1 0 0 0,2 0 0 0 0,-1 1-1 0 0,1-1 1 0 0,0 0 0 0 0,1 0-1 0 0,0 0 1 0 0,1-15 0 0 0,0-6 103 0 0,-10-54 514 0 0,8 43-414 0 0,0-25 259 0 0,1-22-347 0 0,2 71-205 0 0,-1 0-1 0 0,-3-31 0 0 0,1 31-43 0 0,1-1 0 0 0,2-27 0 0 0,-1 37 21 0 0,-1-1 1 0 0,0 1-1 0 0,-1 0 1 0 0,0-1-1 0 0,-3-13 1 0 0,3 14-12 0 0,-1 0 0 0 0,1 0 0 0 0,0 0 0 0 0,1 0 1 0 0,0-1-1 0 0,1-12 0 0 0,15-108 131 0 0,-8 67-178 0 0,0-24 117 0 0,-7 71-97 0 0,0 0 0 0 0,1-1 0 0 0,7-20 0 0 0,3-30 68 0 0,-10 3-90 0 0,-7-81 0 0 0,-1-92-73 0 0,9 140 154 0 0,-2-59-237 0 0,-2 133-2 0 0,2 0 1 0 0,3-25-1 0 0,-2 30-251 0 0,0 0-1 0 0,-2 0 1 0 0,1 0 0 0 0,-5-31-1 0 0,3 45 74 0 0,-3-13 237 0 0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18:44.645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37 773 3145 0 0,'-10'4'8750'0'0,"9"-18"-8200"0"0,-6-68 672 0 0,0 25-875 0 0,6 18-151 0 0,3-21 63 0 0,9-105 183 0 0,-9 129-746 0 0,-1 0 1 0 0,-1 1-1 0 0,-6-39 0 0 0,1 24-49 0 0,-3 22-513 0 0,2 11 341 0 0,5 12 485 0 0,1 0-1 0 0,-1-1 1 0 0,1 1 0 0 0,0 0 0 0 0,1 0-1 0 0,-1 0 1 0 0,4-10 0 0 0,0-18-2472 0 0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18:53.788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22 1 2377 0 0,'-3'1'7646'0'0,"3"-2"-7515"0"0,-2 16 3329 0 0,4 20-2971 0 0,-1-26-552 0 0,0 0 0 0 0,-1 0 0 0 0,0-1 0 0 0,0 1 0 0 0,-1 0-1 0 0,-2 10 1 0 0,1-7 16 0 0,0-1 0 0 0,1 1 0 0 0,1 11 1 0 0,2 13 40 0 0,-2 0 0 0 0,-1 0 1 0 0,-8 53-1 0 0,7-69-14 0 0,1 0 0 0 0,1 1-1 0 0,5 36 1 0 0,0 18 92 0 0,-3 36-76 0 0,-7 9-76 0 0,5-114-941 0 0,1 8 2983 0 0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18:45.489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191 1060 2449 0 0,'5'15'2081'0'0,"-5"-15"-2004"0"0,0 0 0 0 0,0 0 0 0 0,1 0 0 0 0,-1 0 0 0 0,0 0 0 0 0,0 0 0 0 0,0 1 1 0 0,1-1-1 0 0,-1 0 0 0 0,0 0 0 0 0,0 0 0 0 0,1 0 0 0 0,-1 0 0 0 0,0 0 0 0 0,0 0 0 0 0,1 0 0 0 0,-1 0 1 0 0,0 0-1 0 0,0 0 0 0 0,0 0 0 0 0,1 0 0 0 0,-1 0 0 0 0,0 0 0 0 0,0-1 0 0 0,1 1 0 0 0,-1 0 0 0 0,0 0 1 0 0,0 0-1 0 0,0 0 0 0 0,1 0 0 0 0,-1 0 0 0 0,0-1 0 0 0,0 1 0 0 0,0 0 0 0 0,0 0 0 0 0,1 0 0 0 0,-1 0 1 0 0,0-1-1 0 0,0 1 0 0 0,0 0 0 0 0,0 0 0 0 0,0 0 0 0 0,0-1 0 0 0,0 1 0 0 0,1 0 0 0 0,-1 0 0 0 0,0-1 1 0 0,0 1-1 0 0,0 0 0 0 0,0 0 0 0 0,0-1 0 0 0,0 1 0 0 0,0 0 0 0 0,0 0 0 0 0,0-1 0 0 0,0 1 0 0 0,0 0 1 0 0,-1 0-1 0 0,1 0 0 0 0,0-1 0 0 0,0 1 0 0 0,0-3 223 0 0,0 1 0 0 0,0-1 0 0 0,0 1 0 0 0,-1-1 0 0 0,1 1 0 0 0,-1-1 0 0 0,1 1 0 0 0,-1-1 0 0 0,-2-3 0 0 0,-3-21 852 0 0,10-32-370 0 0,-3 45-678 0 0,1 0-1 0 0,-2 0 1 0 0,1 0 0 0 0,-2-1-1 0 0,-3-19 1 0 0,-3-12-9 0 0,6 33-50 0 0,-1-1 0 0 0,-7-22-1 0 0,12 24-691 0 0</inkml:trace>
  <inkml:trace contextRef="#ctx0" brushRef="#br0" timeOffset="1437.74">181 396 4657 0 0,'-24'5'8489'0'0,"8"9"-5178"0"0,11-7-3541 0 0,1 0-1 0 0,0 0 1 0 0,1 0 0 0 0,-4 9 0 0 0,-11 21 494 0 0,10-23-479 0 0,0 2 1 0 0,1 0 0 0 0,1-1-1 0 0,-7 25 1 0 0,-9 24-1624 0 0,5-39 1771 0 0,17-25 68 0 0,0 0 0 0 0,0 0 0 0 0,0 0-1 0 0,0 0 1 0 0,0 1 0 0 0,0-1 0 0 0,0 0-1 0 0,0 0 1 0 0,0 0 0 0 0,-1 0 0 0 0,1 0-1 0 0,0 0 1 0 0,0 0 0 0 0,0 0 0 0 0,0 0-1 0 0,0 0 1 0 0,0 0 0 0 0,0 0 0 0 0,0 0 0 0 0,0 0-1 0 0,0 0 1 0 0,0 0 0 0 0,-1 1 0 0 0,1-1-1 0 0,0 0 1 0 0,0 0 0 0 0,0 0 0 0 0,0 0-1 0 0,0 0 1 0 0,0 0 0 0 0,0 0 0 0 0,0 0-1 0 0,0 0 1 0 0,-1 0 0 0 0,1-1 0 0 0,0 1-1 0 0,0 0 1 0 0,0 0 0 0 0,0 0 0 0 0,0 0-1 0 0,0 0 1 0 0,0 0 0 0 0,0 0 0 0 0,0 0-1 0 0,0 0 1 0 0,0 0 0 0 0,-1 0 0 0 0,1 0 0 0 0,0 0-1 0 0,0 0 1 0 0,0 0 0 0 0,0 0 0 0 0,0-1-1 0 0,0 1 1 0 0,0 0 0 0 0,0 0 0 0 0,0 0-1 0 0,0 0 1 0 0,0 0 0 0 0,0 0 0 0 0,0 0-1 0 0,0 0 1 0 0,0 0 0 0 0,0-1 0 0 0,5-15-96 0 0,99-193-214 0 0,-102 204 665 0 0,0 1 0 0 0,-1 0 1 0 0,2-1-1 0 0,-1 1 1 0 0,0 0-1 0 0,1 0 0 0 0,5-5 1 0 0,-7 49 183 0 0,1-35-527 0 0,-1-1 0 0 0,1 1 0 0 0,0 0 0 0 0,0-1 1 0 0,0 0-1 0 0,1 1 0 0 0,-1-1 0 0 0,1 0 0 0 0,0 0 0 0 0,0-1 0 0 0,1 1 0 0 0,4 3 1 0 0,16 22-34 0 0,-22-25 71 0 0,12 17 334 0 0,-1 1 1 0 0,-1 0 0 0 0,11 29-1 0 0,-25-52-205 0 0,0 0-1 0 0,0 0 0 0 0,0 0 1 0 0,0 0-1 0 0,0 1 0 0 0,-1-1 1 0 0,1 0-1 0 0,0 1 0 0 0,0 0 1 0 0,-1-1-1 0 0,1 1 1 0 0,-3 0-1 0 0,-34-1-448 0 0,34 2 177 0 0,1 0 0 0 0,-1 0 0 0 0,1 0-1 0 0,0 0 1 0 0,-1 1 0 0 0,1 0-1 0 0,0 0 1 0 0,0 0 0 0 0,0 0 0 0 0,1 1-1 0 0,-7 5 1 0 0,7-6 74 0 0,0 1 0 0 0,1-1 0 0 0,-1 0 0 0 0,0 0 0 0 0,0 0 0 0 0,0-1 0 0 0,0 1 0 0 0,0-1 0 0 0,-1 1 0 0 0,1-1 0 0 0,0 0 0 0 0,-1-1 0 0 0,1 1 0 0 0,-1 0 0 0 0,1-1 0 0 0,-1 0 0 0 0,1 0 0 0 0,-1 0 0 0 0,-4-1 1 0 0,-10-6-771 0 0,17 0-3160 0 0,10-3-3934 0 0</inkml:trace>
  <inkml:trace contextRef="#ctx0" brushRef="#br0" timeOffset="2563.29">144 430 3681 0 0,'-6'3'6175'0'0,"7"-11"-2247"0"0,0 7-3801 0 0,-1-1 0 0 0,1 0 0 0 0,0 1 0 0 0,0-1 0 0 0,0 0 0 0 0,0 1 0 0 0,0-1 0 0 0,1 1 0 0 0,-1 0 0 0 0,0-1 0 0 0,1 1 0 0 0,1-2 0 0 0,12-6 64 0 0,0-1 0 0 0,-1 0 0 0 0,0-1 0 0 0,-1-1 0 0 0,23-25 0 0 0,-19 18 40 0 0,37-29-1 0 0,-38 40 354 0 0,-16 20-125 0 0,-1 14-607 0 0,17 33-26 0 0,-11-45 175 0 0,0 1 0 0 0,-2 1 0 0 0,1-1 0 0 0,-2 0 0 0 0,0 1 0 0 0,-1 23 0 0 0,0 2 147 0 0,-6-45 104 0 0,0 1-1 0 0,0 0 1 0 0,0 0-1 0 0,0 0 1 0 0,-1 1-1 0 0,-7-3 1 0 0,-35-6-693 0 0,24 6-186 0 0,-41-14 0 0 0,58 14-696 0 0,-4-2-1716 0 0</inkml:trace>
  <inkml:trace contextRef="#ctx0" brushRef="#br0" timeOffset="4125.63">121 364 3017 0 0,'0'0'197'0'0,"0"-1"0"0"0,1 0 0 0 0,-1 1 0 0 0,0-1 0 0 0,0 1 0 0 0,1-1 0 0 0,-1 1 0 0 0,1-1 0 0 0,-1 1 0 0 0,0 0 0 0 0,1-1 0 0 0,-1 1 1 0 0,1-1-1 0 0,-1 1 0 0 0,1 0 0 0 0,-1-1 0 0 0,1 1 0 0 0,0 0 0 0 0,-1 0 0 0 0,1-1 0 0 0,-1 1 0 0 0,1 0 0 0 0,0 0 0 0 0,-1 0 0 0 0,1 0 0 0 0,-1 0 1 0 0,1 0-1 0 0,0 0 0 0 0,-1 0 0 0 0,1 0 0 0 0,-1 0 0 0 0,1 0 0 0 0,0 0 0 0 0,-1 0 0 0 0,1 1 0 0 0,-1-1 0 0 0,1 0 0 0 0,0 0 0 0 0,-1 1 0 0 0,1-1 1 0 0,-1 0-1 0 0,1 1 0 0 0,-1-1 0 0 0,1 0 0 0 0,-1 1 0 0 0,0-1 0 0 0,1 1 0 0 0,-1-1 0 0 0,1 1 0 0 0,-1-1 0 0 0,0 1 0 0 0,1-1 0 0 0,-1 1 0 0 0,0-1 1 0 0,0 1-1 0 0,1 0 0 0 0,-3-3 225 0 0,0 0 1 0 0,0 0-1 0 0,-1 0 1 0 0,1 0-1 0 0,-1 1 1 0 0,1-1-1 0 0,-1 1 1 0 0,-4-3-1 0 0,-14-9-207 0 0,-15-14 4 0 0,31 24-183 0 0,0 0-1 0 0,0 0 1 0 0,0 0-1 0 0,1-1 1 0 0,0 0-1 0 0,0 0 1 0 0,0 0-1 0 0,0 0 1 0 0,-3-6-1 0 0,6 10-34 0 0,1 0-1 0 0,-1-1 0 0 0,1 1 1 0 0,0 0-1 0 0,-1 0 0 0 0,1-1 0 0 0,0 1 1 0 0,-1 0-1 0 0,1-1 0 0 0,0 1 1 0 0,0-1-1 0 0,-1 1 0 0 0,1 0 0 0 0,0-1 1 0 0,0 1-1 0 0,0-1 0 0 0,-1 1 1 0 0,1-1-1 0 0,0 1 0 0 0,0 0 0 0 0,0-1 1 0 0,0 1-1 0 0,0-1 0 0 0,0 1 1 0 0,0-1-1 0 0,0 1 0 0 0,0-1 1 0 0,0 1-1 0 0,0-1 0 0 0,0 1 0 0 0,1 0 1 0 0,-1-1-1 0 0,0 1 0 0 0,0-1 1 0 0,0 1-1 0 0,0-1 0 0 0,1 1 0 0 0,-1 0 1 0 0,0-1-1 0 0,1 1 0 0 0,-1 0 1 0 0,0-1-1 0 0,1 1 0 0 0,-1 0 0 0 0,0-1 1 0 0,1 1-1 0 0,-1 0 0 0 0,0 0 1 0 0,1-1-1 0 0,-1 1 0 0 0,1 0 1 0 0,-1 0-1 0 0,1 0 0 0 0,-1 0 0 0 0,0 0 1 0 0,1-1-1 0 0,-1 1 0 0 0,1 0 1 0 0,0 0-1 0 0,10-5 6 0 0,2-2 18 0 0,-1-1 0 0 0,0 0 0 0 0,0-1-1 0 0,-1 0 1 0 0,20-22 0 0 0,-29 30-3 0 0,0 0 0 0 0,0 0 0 0 0,-1 0 0 0 0,1 0 1 0 0,0 0-1 0 0,0 1 0 0 0,0-1 0 0 0,0 1 0 0 0,0-1 0 0 0,2 1 0 0 0,-5 0 308 0 0,-11 0-207 0 0,8 0-114 0 0,0 0 1 0 0,1 0-1 0 0,-1 0 1 0 0,1 0-1 0 0,-1-1 0 0 0,1 1 1 0 0,-1-1-1 0 0,1 0 1 0 0,-1 0-1 0 0,1 0 1 0 0,0-1-1 0 0,-1 1 0 0 0,1-1 1 0 0,0 0-1 0 0,0 0 1 0 0,0 0-1 0 0,0 0 1 0 0,1 0-1 0 0,-1 0 0 0 0,1-1 1 0 0,-5-5-1 0 0,4 5 2 0 0,1-1 0 0 0,-1 1 0 0 0,0 0 0 0 0,0 0-1 0 0,0 0 1 0 0,0 1 0 0 0,-1-1 0 0 0,1 1 0 0 0,-1 0 0 0 0,1 0-1 0 0,-1 0 1 0 0,0 0 0 0 0,0 1 0 0 0,0-1 0 0 0,-5 0 0 0 0,9 2-21 0 0,43 3 155 0 0,-9-48 171 0 0,-22 32-255 0 0,-11 11-58 0 0,1-1 0 0 0,0 1 0 0 0,0 0 0 0 0,0 0 0 0 0,0-1 0 0 0,0 2 0 0 0,1-1 0 0 0,-1 0-1 0 0,0 0 1 0 0,1 1 0 0 0,0-1 0 0 0,4-1 0 0 0,-7 3 15 0 0,11-6-350 0 0,-5 8-2523 0 0,-7 8-3661 0 0</inkml:trace>
  <inkml:trace contextRef="#ctx0" brushRef="#br0" timeOffset="6189.35">185 875 3625 0 0,'0'-1'356'0'0,"0"0"1"0"0,1 1 0 0 0,-1 0-1 0 0,0-1 1 0 0,3-3 3565 0 0,-2 3-3565 0 0,-1 1-1 0 0,1 0 1 0 0,-1-1-1 0 0,1 1 1 0 0,-1 0-1 0 0,1 0 1 0 0,-1 0 0 0 0,1-1-1 0 0,-1 1 1 0 0,1 0-1 0 0,0 0 1 0 0,24-3 2008 0 0,28 5-2450 0 0,14 1 371 0 0,-67-3-313 0 0,0 0 0 0 0,1 0 0 0 0,-1 0-1 0 0,0 1 1 0 0,1-1 0 0 0,-1 0-1 0 0,0 0 1 0 0,1 0 0 0 0,-1 0 0 0 0,0 1-1 0 0,1-1 1 0 0,-1 0 0 0 0,0 0 0 0 0,0 1-1 0 0,1-1 1 0 0,-1 0 0 0 0,0 1-1 0 0,0-1 1 0 0,1 0 0 0 0,-1 0 0 0 0,0 1-1 0 0,0-1 1 0 0,0 1 0 0 0,0-1-1 0 0,1 0 1 0 0,-1 1 0 0 0,0-1 0 0 0,0 0-1 0 0,0 1 1 0 0,0-1 0 0 0,0 0-1 0 0,0 1 1 0 0,0-1 0 0 0,0 1 0 0 0,0-1-1 0 0,0 0 1 0 0,0 1 0 0 0,0-1-1 0 0,-1 0 1 0 0,1 1 0 0 0,0-1 0 0 0,0 0-1 0 0,0 1 1 0 0,-1-1 0 0 0,-2 5-3543 0 0</inkml:trace>
  <inkml:trace contextRef="#ctx0" brushRef="#br0" timeOffset="6877.1">356 886 3561 0 0,'0'2'8395'0'0,"3"10"-7746"0"0,-4-9-626 0 0,1-1-1 0 0,-1 1 0 0 0,1 0 1 0 0,0 0-1 0 0,0-1 1 0 0,0 1-1 0 0,0 0 0 0 0,1 0 1 0 0,-1-1-1 0 0,1 1 0 0 0,1 5 1 0 0,3 19 38 0 0,-6-14-18 0 0,1-12-31 0 0,-1 0 1 0 0,1 0-1 0 0,0 0 0 0 0,0 0 0 0 0,0 0 0 0 0,0 0 0 0 0,-1 0 0 0 0,1 0 1 0 0,1 0-1 0 0,-1 0 0 0 0,0 0 0 0 0,0 0 0 0 0,0 0 0 0 0,0 0 0 0 0,1 0 1 0 0,-1-1-1 0 0,0 1 0 0 0,1 0 0 0 0,-1 0 0 0 0,1 0 0 0 0,0 1 0 0 0,0 0-104 0 0,0 0 0 0 0,0 0 0 0 0,-1 0 0 0 0,0-1 0 0 0,1 1 0 0 0,-1 0 0 0 0,0 0 0 0 0,0 0 0 0 0,0 0 0 0 0,0 0 0 0 0,0 0 0 0 0,0 0 0 0 0,-1 2 0 0 0,-1 6-3173 0 0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18:57.023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1 11 2777 0 0,'1'-11'7750'0'0,"4"17"-6530"0"0,-5-6-1211 0 0,0-1 6 0 0,0 30 3521 0 0,-2-18-3551 0 0,2-10 12 0 0,0 0 0 0 0,-1 1 0 0 0,1-1 0 0 0,0 0-1 0 0,0 0 1 0 0,0 0 0 0 0,0 1 0 0 0,0-1 0 0 0,0 0 0 0 0,0 0 0 0 0,0 0 0 0 0,0 1 0 0 0,1-1 0 0 0,-1 0 0 0 0,1 0 0 0 0,-1 0 0 0 0,1 0-1 0 0,-1 0 1 0 0,1 0 0 0 0,0 2 0 0 0,0-1-11 0 0,0 1 0 0 0,0 0 0 0 0,-1-1-1 0 0,1 1 1 0 0,-1 0 0 0 0,0-1 0 0 0,0 1-1 0 0,0 0 1 0 0,0 0 0 0 0,0-1 0 0 0,-2 6-1 0 0,1 12-64 0 0,3-12 31 0 0,-2 1 0 0 0,1-1 0 0 0,-1 1 1 0 0,0-1-1 0 0,-1 0 0 0 0,-2 9 1 0 0,0 23-110 0 0,5 43-631 0 0,4 89-861 0 0,-4-111 1985 0 0,-2-45-319 0 0,0 0 0 0 0,4 28 0 0 0,22 177 401 0 0,-26-220-415 0 0,26 198 1636 0 0,-25-175-1552 0 0,-1 41 0 0 0,0 14 78 0 0,1-66-146 0 0,-2-1-1 0 0,1 0 0 0 0,-4 15 1 0 0,-1 24 707 0 0,3 5-181 0 0,2 33 355 0 0,1-36-669 0 0,-2-36-61 0 0,1-1 0 0 0,4 27 0 0 0,-2-26-122 0 0,-1-1 0 0 0,-1 1 0 0 0,0-1 1 0 0,-4 23-1 0 0,-1 25-10 0 0,4-19 82 0 0,-1-25-950 0 0,2 0 0 0 0,0 0-1 0 0,5 27 1 0 0,-2-39-1800 0 0</inkml:trace>
  <inkml:trace contextRef="#ctx0" brushRef="#br0" timeOffset="2109.29">35 1926 2697 0 0,'5'-5'580'0'0,"2"-3"2420"0"0,-4-4 4846 0 0,-10 60-6283 0 0,10-22-1355 0 0,-3-24-180 0 0,1 0-1 0 0,-1 0 1 0 0,0 0-1 0 0,1 0 1 0 0,-1 1-1 0 0,0-1 1 0 0,0 0 0 0 0,-1 0-1 0 0,1 1 1 0 0,0-1-1 0 0,-1 0 1 0 0,1 0-1 0 0,-1 0 1 0 0,-1 4-1 0 0,3-8 105 0 0,0 1 0 0 0,0-1-1 0 0,0 1 1 0 0,0-1-1 0 0,0 1 1 0 0,0 0-1 0 0,1-1 1 0 0,-1 1-1 0 0,1 0 1 0 0,-1 0-1 0 0,1 0 1 0 0,-1 0-1 0 0,1 0 1 0 0,-1 0-1 0 0,1 0 1 0 0,0 1-1 0 0,2-2 1 0 0,39-4-86 0 0,-34 6 28 0 0,20-4 149 0 0,-21 3-189 0 0,1 0 0 0 0,-1 0-1 0 0,0 1 1 0 0,0 0-1 0 0,0 0 1 0 0,11 2-1 0 0,-11-1-17 0 0,1 0 0 0 0,-1-1 0 0 0,1-1 0 0 0,-1 1 0 0 0,11-3 0 0 0,19 0 31 0 0,-21 2-25 0 0,-1-1-1 0 0,22-4 0 0 0,-23 3-2 0 0,1 0 0 0 0,22 0 0 0 0,1 9-24 0 0,-35-5 23 0 0,-1 0 0 0 0,1 0 0 0 0,0 0 1 0 0,-1-1-1 0 0,1 1 0 0 0,0-1 0 0 0,-1 0 0 0 0,1 0 0 0 0,0 0 0 0 0,-1 0 0 0 0,1-1 0 0 0,0 1 0 0 0,-1-1 0 0 0,1 0 0 0 0,0 0 0 0 0,-1-1 0 0 0,1 1 0 0 0,4-4 0 0 0,-5 3-178 0 0,1 1 1 0 0,-1-1-1 0 0,1 0 0 0 0,0 1 1 0 0,-1 0-1 0 0,1 0 0 0 0,0 0 1 0 0,0 0-1 0 0,-1 0 0 0 0,6 1 1 0 0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19:32.121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6 771 3105 0 0,'-6'-26'10009'0'0,"7"41"-9851"0"0,2 44-52 0 0,-2-41-79 0 0,0 1 0 0 0,0-1 0 0 0,2 0 0 0 0,8 32 1 0 0,-8-40 0 0 0,1-1 0 0 0,0 0 0 0 0,0 1 0 0 0,1-2 0 0 0,0 1 0 0 0,1 0 0 0 0,11 13 0 0 0,-1-2 24 0 0,-10-11 5 0 0,1-1 0 0 0,0 0 1 0 0,0 0-1 0 0,0-1 0 0 0,1 0 0 0 0,0 0 0 0 0,0-1 0 0 0,1 0 1 0 0,0-1-1 0 0,10 6 0 0 0,19 10 71 0 0,-29-15-77 0 0,0-1 0 0 0,0 0 0 0 0,15 5 0 0 0,-16-8-28 0 0,0 1 0 0 0,1-2 0 0 0,-1 1 0 0 0,1-2 0 0 0,-1 1-1 0 0,1-1 1 0 0,-1 0 0 0 0,13-2 0 0 0,5-3 29 0 0,36-10 0 0 0,-23 4 121 0 0,-25 8-108 0 0,0-1-1 0 0,0 0 1 0 0,0-1-1 0 0,-1 0 1 0 0,1-1 0 0 0,-1-1-1 0 0,-1 0 1 0 0,1-1-1 0 0,-1 0 1 0 0,-1-1-1 0 0,1 0 1 0 0,-2-1 0 0 0,1 0-1 0 0,-1-1 1 0 0,12-17-1 0 0,-14 18-50 0 0,1 0-1 0 0,0 0 1 0 0,14-12-1 0 0,-15 16 25 0 0,-1 0 0 0 0,0-1 0 0 0,-1 0 0 0 0,0 0 0 0 0,0 0 0 0 0,0-1-1 0 0,-1 0 1 0 0,6-12 0 0 0,11-26 77 0 0,-13 30-148 0 0,-2 0 0 0 0,9-25 0 0 0,-13 32-262 0 0,10-47-857 0 0,-12 53 372 0 0,-1-1 1 0 0,1 0-1 0 0,-1 0 1 0 0,-1 0 0 0 0,1 0-1 0 0,0 0 1 0 0,-2-4-1 0 0</inkml:trace>
  <inkml:trace contextRef="#ctx0" brushRef="#br0" timeOffset="1032.14">5 690 1768 0 0,'1'7'9188'0'0,"-1"-7"-9038"0"0,24-4 1540 0 0,-18 3-1721 0 0,0 0 0 0 0,0-1 0 0 0,1 2 0 0 0,-1-1 1 0 0,9 1-1 0 0,19 4 174 0 0,0-1 1 0 0,0-2-1 0 0,0-2 1 0 0,0-1-1 0 0,-1-1 1 0 0,37-9-1 0 0,22-1 30 0 0,-37 4-81 0 0,-40 5-20 0 0,1 1 0 0 0,0 1 1 0 0,0 1-1 0 0,0 0 0 0 0,-1 1 0 0 0,21 2 1 0 0,3 11-54 0 0,-35-11-9 0 0,1 0-1 0 0,0 0 1 0 0,0 0 0 0 0,-1-1-1 0 0,1 0 1 0 0,0 0 0 0 0,0 0-1 0 0,0-1 1 0 0,1 1-1 0 0,7-1 1 0 0,12-4-17 0 0,-18 3 16 0 0,-1-1 0 0 0,1 1 0 0 0,0 1 0 0 0,0-1 0 0 0,-1 1 1 0 0,1 1-1 0 0,0-1 0 0 0,0 1 0 0 0,-1 0 0 0 0,12 3 0 0 0,-16-3 9 0 0,1 0 0 0 0,-1-1 0 0 0,1 1 0 0 0,-1-1 0 0 0,1 0-1 0 0,-1 0 1 0 0,1 0 0 0 0,0 0 0 0 0,4-1 0 0 0,-5 1-37 0 0,0-1 1 0 0,0 1 0 0 0,1 0 0 0 0,-1 0-1 0 0,0 0 1 0 0,0 0 0 0 0,1 0-1 0 0,-1 1 1 0 0,0-1 0 0 0,0 0-1 0 0,2 2 1 0 0,-4-1-578 0 0,0-1 1 0 0</inkml:trace>
  <inkml:trace contextRef="#ctx0" brushRef="#br0" timeOffset="17680.84">181 59 8 0 0,'-1'0'345'0'0,"0"0"1"0"0,0 0-1 0 0,0 0 0 0 0,0 0 0 0 0,1 0 1 0 0,-1 0-1 0 0,0 0 0 0 0,0 0 0 0 0,0 0 1 0 0,0-1-1 0 0,0 1 0 0 0,0 0 0 0 0,0-1 1 0 0,0 1-1 0 0,0-1 0 0 0,0 1 0 0 0,1-1 1 0 0,-1 1-1 0 0,0-1 0 0 0,-1 0 0 0 0,2-1 143 0 0,-1 0 0 0 0,0 0 0 0 0,1 1 0 0 0,-1-1 0 0 0,1 0 0 0 0,-1 0 0 0 0,1 1 0 0 0,0-1 0 0 0,0 0 0 0 0,0 0 0 0 0,0-2-1 0 0,-3 60-86 0 0,1-35-168 0 0,0 1 0 0 0,2 0-1 0 0,1-1 1 0 0,0 1-1 0 0,5 25 1 0 0,7-11-11638 0 0</inkml:trace>
  <inkml:trace contextRef="#ctx0" brushRef="#br0" timeOffset="18696.57">49 101 3097 0 0,'6'-5'3090'0'0,"-2"2"-946"0"0,6 9-331 0 0,-9-5-1768 0 0,0 0 0 0 0,0-1 1 0 0,0 1-1 0 0,1 0 0 0 0,-1-1 1 0 0,0 1-1 0 0,0-1 1 0 0,1 0-1 0 0,-1 1 0 0 0,1-1 1 0 0,-1 0-1 0 0,0 0 1 0 0,1 0-1 0 0,-1 0 0 0 0,1 0 1 0 0,-1 0-1 0 0,3-1 1 0 0,31-6 1324 0 0,-3 0-594 0 0,113 3-824 0 0,-136 4 27 0 0,-1 1 0 0 0,1 0 0 0 0,0 0 0 0 0,-1 0 0 0 0,12 4 1 0 0,-10-2-11 0 0,0-1 1 0 0,0 0 0 0 0,17 1 0 0 0,-21-3-10 0 0,141-6 2 0 0,-145 6-556 0 0,16-2 1727 0 0,-11 2-3146 0 0</inkml:trace>
  <inkml:trace contextRef="#ctx0" brushRef="#br0" timeOffset="20462.73">537 14 1512 0 0,'-5'-5'6265'0'0,"5"5"-5952"0"0,0-1 1 0 0,0 1-1 0 0,0 0 0 0 0,0-1 0 0 0,0 1 1 0 0,0-1-1 0 0,0 1 0 0 0,0 0 0 0 0,1-4 2820 0 0,0 3-2820 0 0,-1 1-108 0 0,0 0-201 0 0,-2 42-93 0 0,1-23 89 0 0,1 10-167 0 0,4 35 0 0 0,0-43-501 0 0,-3-16 145 0 0,0-1-1 0 0,0 1 1 0 0,0-1 0 0 0,0 1-1 0 0,-1 0 1 0 0,0 0 0 0 0,0-1-1 0 0,0 1 1 0 0,-1 0 0 0 0,1-1-1 0 0,-1 1 1 0 0,0 0 0 0 0,-4 7-1 0 0</inkml:trace>
  <inkml:trace contextRef="#ctx0" brushRef="#br0" timeOffset="22181.41">140 255 1504 0 0,'6'39'6628'0'0,"-5"-27"-6485"0"0,-2-19 2342 0 0,44 5-318 0 0,-38 2-2131 0 0,-1 1 0 0 0,1-1 0 0 0,0 0 0 0 0,-1 0 0 0 0,1 0 0 0 0,0-1 0 0 0,6-1 0 0 0,15 0 67 0 0,-23 1-89 0 0,1 1 1 0 0,-1-1 0 0 0,1 0-1 0 0,-1 0 1 0 0,1 0 0 0 0,-1 0-1 0 0,5-2 1 0 0,-6 1-4 0 0,0 1-1 0 0,-1 0 0 0 0,1 1 1 0 0,0-1-1 0 0,0 0 1 0 0,0 0-1 0 0,0 1 1 0 0,0-1-1 0 0,0 1 0 0 0,0 0 1 0 0,1 0-1 0 0,-1-1 1 0 0,0 1-1 0 0,0 1 1 0 0,0-1-1 0 0,0 0 1 0 0,0 0-1 0 0,0 1 0 0 0,0-1 1 0 0,0 1-1 0 0,0 0 1 0 0,0-1-1 0 0,2 3 1 0 0,0-3 12 0 0,0 1 0 0 0,0 0 0 0 0,0-1 0 0 0,0 0 0 0 0,0 0 0 0 0,0 0 0 0 0,0-1 0 0 0,0 1 0 0 0,0-1 0 0 0,5-1 0 0 0,4-1 21 0 0,-5 3-51 0 0,0-1 0 0 0,-1 1 0 0 0,1 1 0 0 0,0 0 1 0 0,9 1-1 0 0,15-3-154 0 0,-29 0 158 0 0,0 1 1 0 0,0-1 0 0 0,0 1-1 0 0,0 0 1 0 0,0 0-1 0 0,0 0 1 0 0,0 0-1 0 0,0 0 1 0 0,0 1 0 0 0,-1-1-1 0 0,1 1 1 0 0,0 0-1 0 0,4 1 1 0 0,-9-4 109 0 0,0 0 1 0 0,0-1-1 0 0,1 1 1 0 0,-1 0-1 0 0,1-1 0 0 0,0 1 1 0 0,0-1-1 0 0,0 0 1 0 0,-2-5-1 0 0,-3-8-3396 0 0,-1 1-5424 0 0</inkml:trace>
  <inkml:trace contextRef="#ctx0" brushRef="#br0" timeOffset="22837.94">335 314 2577 0 0,'2'4'10756'0'0,"1"5"-8746"0"0,-11 88-1999 0 0,0-2-407 0 0,11-86-2850 0 0,-1 2-5853 0 0</inkml:trace>
  <inkml:trace contextRef="#ctx0" brushRef="#br0" timeOffset="23885.16">275 488 3721 0 0,'9'-16'7178'0'0,"-4"14"-6029"0"0,-2 12-266 0 0,-2-1-822 0 0,0 0 1 0 0,0 0-1 0 0,1-1 1 0 0,0 1-1 0 0,4 10 1 0 0,-3-11 24 0 0,0 0 0 0 0,-1 1 0 0 0,0 0 0 0 0,-1 0 0 0 0,1 11 0 0 0,-6-36-1398 0 0,-1 0 0 0 0,0 0 0 0 0,-16-29 0 0 0,-1-4 770 0 0,23 50 949 0 0,-1 0 0 0 0,1 0 0 0 0,-1 0 0 0 0,1 0 0 0 0,0 0 0 0 0,-1 0 1 0 0,1-1-1 0 0,0 1 0 0 0,-1 0 0 0 0,1-1 0 0 0,0 1 0 0 0,0 0 0 0 0,0-1 0 0 0,-1 1 1 0 0,1-1-1 0 0,1 1 0 0 0,0 0-368 0 0,0-1 1 0 0,0 1-1 0 0,0-1 0 0 0,-1 0 1 0 0,1 0-1 0 0,0 1 0 0 0,0-1 1 0 0,0 0-1 0 0,0-1 1 0 0,0 1-1 0 0,0 0 0 0 0,-1-1 1 0 0,1 1-1 0 0,0-1 1 0 0,0 1-1 0 0,0-1 0 0 0,-1 0 1 0 0,1 0-1 0 0,0 1 0 0 0,-1-1 1 0 0,1-1-1 0 0,-1 1 1 0 0,1 0-1 0 0,-1 0 0 0 0,1 0 1 0 0,1-3-1 0 0,-1 1-20 0 0,0 1 0 0 0,1-1 0 0 0,-1 1-1 0 0,1 0 1 0 0,0 0 0 0 0,0 0 0 0 0,-1 0 0 0 0,6-2 0 0 0,-8 4-17 0 0,1-1 0 0 0,-1 1 1 0 0,1 0-1 0 0,-1 0 0 0 0,1 0 1 0 0,-1 0-1 0 0,0 0 0 0 0,1 0 0 0 0,-1 0 1 0 0,1 0-1 0 0,-1 0 0 0 0,1 0 1 0 0,-1 0-1 0 0,1 0 0 0 0,-1 0 0 0 0,1 0 1 0 0,-1 0-1 0 0,0 0 0 0 0,1 1 1 0 0,-1-1-1 0 0,1 0 0 0 0,-1 0 0 0 0,1 1 1 0 0,-1-1-1 0 0,0 0 0 0 0,1 1 1 0 0,0 0 6 0 0,-1 0 1 0 0,1 0-1 0 0,0 1 0 0 0,-1-1 1 0 0,1 0-1 0 0,-1 1 1 0 0,0-1-1 0 0,1 0 1 0 0,-1 1-1 0 0,0-1 1 0 0,0 0-1 0 0,0 1 1 0 0,0 2-1 0 0,-1 1 21 0 0,0-1-1 0 0,0 1 1 0 0,0 0-1 0 0,-1 0 1 0 0,1 0 0 0 0,-1-1-1 0 0,-4 7 1 0 0,-8 26-432 0 0,5 12-514 0 0,18-65-13017 0 0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0:05.211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12 579 5009 0 0,'-2'-21'5818'0'0,"1"33"-4194"0"0,1 11-1430 0 0,0 0 1 0 0,1-1 0 0 0,6 33 0 0 0,-3-32-182 0 0,-1 0 0 0 0,-1 0 0 0 0,-2 32 0 0 0,-5-2-2 0 0,4 0 1 0 0,1 1 0 0 0,10 72-1 0 0,-9-120-21 0 0,7 76 65 0 0,-8-75-19 0 0,0 1-1 0 0,0-1 1 0 0,-1 1-1 0 0,0-1 1 0 0,-1 1-1 0 0,1-1 0 0 0,-1 0 1 0 0,-5 12-1 0 0,6-18-88 0 0,-13 33-1845 0 0,13-32 1636 0 0,1-1 0 0 0,-1 0-1 0 0,1 1 1 0 0,-1-1 0 0 0,1 0 0 0 0,-1 1 0 0 0,1-1 0 0 0,0 1 0 0 0,0-1 0 0 0,0 0-1 0 0,0 1 1 0 0,0-1 0 0 0,0 1 0 0 0,0-1 0 0 0,1 1 0 0 0,-1-1 0 0 0,0 0 0 0 0,1 1-1 0 0,-1-1 1 0 0,1 0 0 0 0,-1 1 0 0 0,3 1 0 0 0,3-2-2619 0 0,-3-2 594 0 0</inkml:trace>
  <inkml:trace contextRef="#ctx0" brushRef="#br0" timeOffset="1046.65">29 551 2833 0 0,'0'-1'255'0'0,"0"1"0"0"0,0-1 0 0 0,0 0 0 0 0,0 1 0 0 0,0-1 0 0 0,0 1 0 0 0,1-1 1 0 0,-1 0-1 0 0,0 1 0 0 0,0-1 0 0 0,1 0 0 0 0,-1 1 0 0 0,0-1 0 0 0,1 1 0 0 0,-1-1 0 0 0,1 1 1 0 0,-1-1-1 0 0,1 1 0 0 0,-1-1 0 0 0,1 1 0 0 0,-1 0 0 0 0,1-1 0 0 0,-1 1 0 0 0,1-1 0 0 0,-1 1 1 0 0,1 0-1 0 0,0 0 0 0 0,-1-1 0 0 0,1 1 0 0 0,1 0 0 0 0,28-1 1145 0 0,29 16-1965 0 0,-41-11 631 0 0,0 0 0 0 0,1-1 0 0 0,-1-1 0 0 0,0-1 0 0 0,1-1-1 0 0,34-3 1 0 0,-33 1-26 0 0,1 1 0 0 0,-1 1 0 0 0,1 1 0 0 0,-1 1 0 0 0,29 5 0 0 0,-20 2-8 0 0,0-2-1 0 0,0-1 1 0 0,1-1 0 0 0,0-1-1 0 0,0-2 1 0 0,0-1-1 0 0,0-2 1 0 0,32-4-1 0 0,-40 3 69 0 0,1 1 0 0 0,-1 0 0 0 0,26 4 0 0 0,-20-1-147 0 0,39-2 1 0 0,-63-1-6 0 0,52 0-2388 0 0,-52 1 1782 0 0,0 1 0 0 0,0-1 1 0 0,-1 1-1 0 0,1 0 0 0 0,0 0 1 0 0,-1 1-1 0 0,6 1 0 0 0,-2 2-2896 0 0</inkml:trace>
  <inkml:trace contextRef="#ctx0" brushRef="#br0" timeOffset="1749.75">17 1371 4433 0 0,'-1'0'219'0'0,"0"0"1"0"0,0 1 0 0 0,0-1-1 0 0,1 0 1 0 0,-1 1-1 0 0,0-1 1 0 0,0 0-1 0 0,1 1 1 0 0,-1-1-1 0 0,0 1 1 0 0,1-1 0 0 0,-1 1-1 0 0,0-1 1 0 0,1 1-1 0 0,-1-1 1 0 0,1 1-1 0 0,-1 0 1 0 0,1-1-1 0 0,-1 1 1 0 0,1 0-1 0 0,0 0 1 0 0,-1-1 0 0 0,1 1-1 0 0,0 0 1 0 0,-1 0-1 0 0,1-1 1 0 0,0 1-1 0 0,0 0 1 0 0,0 0-1 0 0,0 0 1 0 0,0-1-1 0 0,0 3 1 0 0,1-2-144 0 0,-1 1-1 0 0,1-1 1 0 0,0 1 0 0 0,0-1-1 0 0,0 0 1 0 0,0 0 0 0 0,0 1 0 0 0,0-1-1 0 0,0 0 1 0 0,1 0 0 0 0,-1 0-1 0 0,0 0 1 0 0,1 0 0 0 0,-1 0-1 0 0,1-1 1 0 0,-1 1 0 0 0,1 0-1 0 0,2 0 1 0 0,4 1 29 0 0,1-1 0 0 0,0 0-1 0 0,0 0 1 0 0,-1-1 0 0 0,1 0 0 0 0,0 0 0 0 0,0-1-1 0 0,-1 0 1 0 0,12-3 0 0 0,29-3-22 0 0,-1 6-48 0 0,-13 1-6 0 0,1-2 0 0 0,37-6 1 0 0,-30 2-25 0 0,1 2 1 0 0,-1 2-1 0 0,1 2 1 0 0,0 2 0 0 0,69 12-1 0 0,183 39-25 0 0,-268-43-245 0 0,14 4-2006 0 0,-41-14 1854 0 0,1 1 0 0 0,0-1 0 0 0,0 0 1 0 0,0 0-1 0 0,0 0 0 0 0,0 0 0 0 0,0 0 0 0 0,0-1 0 0 0,0 1 1 0 0,-1-1-1 0 0,1 1 0 0 0,0-1 0 0 0,0 1 0 0 0,0-1 0 0 0,-1 0 0 0 0,1 0 1 0 0,0 0-1 0 0,-1 0 0 0 0,3-2 0 0 0,1-2-2397 0 0</inkml:trace>
  <inkml:trace contextRef="#ctx0" brushRef="#br0" timeOffset="2938.23">1003 671 4409 0 0,'0'-1'156'0'0,"-1"0"0"0"0,1 1 0 0 0,0-1-1 0 0,0 0 1 0 0,0 1 0 0 0,0-1 0 0 0,1 0 0 0 0,-1 0 0 0 0,0 1 0 0 0,0-1-1 0 0,0 0 1 0 0,1 0 0 0 0,-1 1 0 0 0,0-1 0 0 0,0 0 0 0 0,1 1 0 0 0,-1-1 0 0 0,1 1-1 0 0,-1-1 1 0 0,1 0 0 0 0,-1 1 0 0 0,1-1 0 0 0,-1 1 0 0 0,1-1 0 0 0,-1 1 0 0 0,1 0-1 0 0,0-1 1 0 0,0 0 0 0 0,21 1 1923 0 0,9-1-1878 0 0,72-24 64 0 0,-79 27-343 0 0,-18 0 65 0 0,-7-6 515 0 0,1 112 921 0 0,3 276 266 0 0,-6-189-1427 0 0,4-144 372 0 0,11 67 1 0 0,-11-112 1531 0 0,-3-13-1212 0 0,-1-9-658 0 0,3 16-241 0 0,-28-12 412 0 0,-21 12-485 0 0,37 1-576 0 0,0-1 0 0 0,0-1 0 0 0,-20-2-1 0 0,27 1-899 0 0,0 1 0 0 0,-1-1 0 0 0,1 0 0 0 0,0 0 0 0 0,0 0-1 0 0,-8-6 1 0 0,6 3-3733 0 0</inkml:trace>
  <inkml:trace contextRef="#ctx0" brushRef="#br0" timeOffset="3501.2">319 730 3497 0 0,'-1'3'6454'0'0,"0"28"-4307"0"0,3 32-2582 0 0,4 99 692 0 0,-2-16-1559 0 0,2-120-521 0 0,-6-25 1743 0 0,0-1 1 0 0,0 0 0 0 0,0 1-1 0 0,0-1 1 0 0,0 1 0 0 0,0-1 0 0 0,0 0-1 0 0,1 1 1 0 0,-1-1 0 0 0,0 0-1 0 0,0 1 1 0 0,0-1 0 0 0,1 0-1 0 0,-1 0 1 0 0,0 1 0 0 0,0-1 0 0 0,1 0-1 0 0,-1 0 1 0 0,0 1 0 0 0,1-1-1 0 0,-1 0 1 0 0,0 0 0 0 0,1 0-1 0 0,-1 1 1 0 0,0-1 0 0 0,1 0 0 0 0,-1 0-1 0 0,0 0 1 0 0,1 0 0 0 0,-1 0-1 0 0,0 0 1 0 0,1 0 0 0 0,-1 0-1 0 0,1 0 1 0 0,-1 0 0 0 0,0 0 0 0 0,1 0-1 0 0,-1 0 1 0 0,0 0 0 0 0,1 0-1 0 0,-1 0 1 0 0,0 0 0 0 0,1 0-1 0 0,-1-1 1 0 0,0 1 0 0 0,1 0-1 0 0,-1 0 1 0 0,0 0 0 0 0,1-1 0 0 0,-1 1-1 0 0,0 0 1 0 0,0 0 0 0 0,1-1-1 0 0,-1 1 1 0 0,0 0 0 0 0,0 0-1 0 0,1-1 1 0 0,-1 1 0 0 0,0 0 0 0 0,0-1-1 0 0,0 1 1 0 0,0 0 0 0 0,1-1-1 0 0,-1 1 1 0 0,0-1 0 0 0,3-3-2490 0 0</inkml:trace>
  <inkml:trace contextRef="#ctx0" brushRef="#br0" timeOffset="3910.29">464 685 5057 0 0,'0'0'64'0'0,"-1"0"0"0"0,0 1-1 0 0,0-1 1 0 0,1 0 0 0 0,-1 0 0 0 0,0 0 0 0 0,1 1-1 0 0,-1-1 1 0 0,0 0 0 0 0,1 1 0 0 0,-1-1 0 0 0,0 0-1 0 0,1 1 1 0 0,-1-1 0 0 0,1 1 0 0 0,-1-1 0 0 0,1 1-1 0 0,-1-1 1 0 0,1 1 0 0 0,-1-1 0 0 0,1 1 0 0 0,0 0-1 0 0,-1-1 1 0 0,1 1 0 0 0,0 0 0 0 0,-1-1 0 0 0,1 1-1 0 0,0 0 1 0 0,0-1 0 0 0,0 1 0 0 0,0 0 0 0 0,0 0-1 0 0,-1-1 1 0 0,2 2 0 0 0,-8 27 1056 0 0,5 3-314 0 0,1 0 1 0 0,2-1-1 0 0,5 43 1 0 0,-1-36-700 0 0,-3 63-1 0 0,-5-64-130 0 0,1-26-112 0 0,1 0-1 0 0,0 1 1 0 0,0-1-1 0 0,1 0 1 0 0,1 0-1 0 0,0 0 1 0 0,0 0-1 0 0,6 18 1 0 0,-7-29-39 0 0,0 1 1 0 0,0 0-1 0 0,0 0 1 0 0,1-1-1 0 0,-1 1 1 0 0,0 0-1 0 0,1-1 0 0 0,-1 1 1 0 0,1-1-1 0 0,-1 1 1 0 0,1 0-1 0 0,-1-1 1 0 0,1 1-1 0 0,-1-1 1 0 0,1 1-1 0 0,-1-1 0 0 0,1 0 1 0 0,0 1-1 0 0,-1-1 1 0 0,1 0-1 0 0,-1 1 1 0 0,1-1-1 0 0,0 0 0 0 0,0 0 1 0 0,-1 1-1 0 0,1-1 1 0 0,0 0-1 0 0,-1 0 1 0 0,1 0-1 0 0,0 0 1 0 0,0 0-1 0 0,-1 0 0 0 0,1 0 1 0 0,0 0-1 0 0,0 0 1 0 0,0-1-1 0 0,4-1-2443 0 0</inkml:trace>
  <inkml:trace contextRef="#ctx0" brushRef="#br0" timeOffset="4254.05">727 777 5209 0 0,'0'-7'6513'0'0,"-1"22"-5422"0"0,0 26-1543 0 0,7 23 521 0 0,-3 82 0 0 0,1 33 72 0 0,-3-176-307 0 0,-1 0 0 0 0,1 0 0 0 0,-1 0-1 0 0,1 0 1 0 0,0 0 0 0 0,0 0 0 0 0,0 0 0 0 0,3 4 0 0 0,-3-6 21 0 0,-1-1 0 0 0,0 1 0 0 0,1-1 0 0 0,-1 1 0 0 0,1-1 0 0 0,-1 0 0 0 0,1 1 0 0 0,-1-1 0 0 0,1 1 0 0 0,-1-1 0 0 0,1 0 0 0 0,-1 0 0 0 0,1 1 0 0 0,-1-1 0 0 0,1 0 0 0 0,-1 0 0 0 0,1 1 0 0 0,0-1 0 0 0,-1 0 0 0 0,1 0 0 0 0,-1 0 0 0 0,1 0 0 0 0,0 0 0 0 0,-1 0 0 0 0,1 0 0 0 0,0 0 0 0 0,-1 0 0 0 0,1-1 0 0 0,-1 1 0 0 0,1 0 0 0 0,0 0 0 0 0,-1 0 0 0 0,1-1 0 0 0,-1 1 0 0 0,1 0 0 0 0,-1-1 0 0 0,1 1 0 0 0,-1 0 0 0 0,1-1 0 0 0,-1 1 0 0 0,1-1 0 0 0,-1 1 0 0 0,0 0 0 0 0,1-1 0 0 0,-1 1 0 0 0,0-1 0 0 0,1 0 0 0 0,-1 1 0 0 0,1-1 0 0 0,2-4-2686 0 0</inkml:trace>
  <inkml:trace contextRef="#ctx0" brushRef="#br0" timeOffset="4722.76">940 793 3057 0 0,'4'5'311'0'0,"-1"-1"0"0"0,0 0 1 0 0,-1 0-1 0 0,1 1 1 0 0,-1 0-1 0 0,0-1 0 0 0,0 1 1 0 0,0 0-1 0 0,-1 0 1 0 0,0 0-1 0 0,2 11 0 0 0,2 64 1869 0 0,-5-54-1156 0 0,-1 58 1436 0 0,-1-64-2357 0 0,1 0 1 0 0,1 0-1 0 0,1 0 0 0 0,0 0 0 0 0,2 0 0 0 0,0-1 1 0 0,9 31-1 0 0,-6-41-2055 0 0,-6-9 1849 0 0,0 0 0 0 0,0 1 0 0 0,0-1 1 0 0,0 0-1 0 0,0 0 0 0 0,0 0 0 0 0,0 0 0 0 0,0 0 0 0 0,0 1 0 0 0,0-1 0 0 0,0 0 0 0 0,0 0 0 0 0,0 0 0 0 0,0 0 0 0 0,0 0 0 0 0,3 2-2573 0 0,-3-2 2573 0 0,1 0 0 0 0,-1 0 0 0 0,0 0 0 0 0,0 0 1 0 0,0 0-1 0 0,0 0 0 0 0,0-1 0 0 0,0 1 0 0 0,1 0 0 0 0</inkml:trace>
  <inkml:trace contextRef="#ctx0" brushRef="#br0" timeOffset="5254.06">51 567 4737 0 0,'-10'3'511'0'0,"7"-1"-83"0"0,1-1 0 0 0,-1 0 0 0 0,1-1 0 0 0,0 1 0 0 0,-1 0 0 0 0,0-1 1 0 0,1 1-1 0 0,-1-1 0 0 0,-2 0 0 0 0,-2-7 1735 0 0,7-13-1102 0 0,1 18-993 0 0,0-1-1 0 0,0 0 0 0 0,0 0 1 0 0,0 1-1 0 0,0-1 0 0 0,1 0 1 0 0,-1 1-1 0 0,1-1 0 0 0,-1 1 1 0 0,1 0-1 0 0,0-1 0 0 0,0 1 1 0 0,0 0-1 0 0,0 0 0 0 0,1 0 0 0 0,2-1 1 0 0,3-2-76 0 0,1 0 0 0 0,1 1 0 0 0,12-5 0 0 0,26-13 85 0 0,65-51-63 0 0,-64 43-8753 0 0</inkml:trace>
  <inkml:trace contextRef="#ctx0" brushRef="#br0" timeOffset="5863.45">277 318 5377 0 0,'2'2'287'0'0,"-1"-1"0"0"0,1 1 1 0 0,0-1-1 0 0,-1 0 0 0 0,1 0 0 0 0,0 0 0 0 0,0 0 0 0 0,0 0 1 0 0,0 0-1 0 0,0-1 0 0 0,0 1 0 0 0,0 0 0 0 0,0-1 0 0 0,0 0 1 0 0,3 1-1 0 0,36 2-210 0 0,50-6 246 0 0,-56 1-98 0 0,-1 1-1 0 0,0 2 1 0 0,1 1 0 0 0,40 8 0 0 0,13 5-176 0 0,0-4 0 0 0,96-1 1 0 0,-129-8-42 0 0,-22 1-7 0 0,-1 1 1 0 0,1 2 0 0 0,-1 1-1 0 0,37 14 1 0 0,-60-19 17 0 0,0 0 1 0 0,-1 0-1 0 0,1-1 1 0 0,0 0-1 0 0,0 0 1 0 0,-1-1-1 0 0,1 0 1 0 0,17-3-1 0 0,-7-1-542 0 0,-1-1-1 0 0,0 0 0 0 0,19-9 1 0 0,-12 10-2406 0 0,-24 4 2772 0 0,-1 0-1 0 0,1 0 0 0 0,0 0 0 0 0,-1 0 1 0 0,1 1-1 0 0,0-1 0 0 0,-1 0 1 0 0,1 0-1 0 0,0 1 0 0 0,-1-1 0 0 0,1 0 1 0 0,0 1-1 0 0,-1-1 0 0 0,1 1 0 0 0,-1-1 1 0 0,1 1-1 0 0,-1-1 0 0 0,1 1 0 0 0,-1-1 1 0 0,1 1-1 0 0,-1 0 0 0 0,0-1 0 0 0,1 1 1 0 0,-1-1-1 0 0,0 1 0 0 0,1 0 0 0 0,-1 0 1 0 0,0-1-1 0 0,0 1 0 0 0,0 0 0 0 0,0-1 1 0 0,0 2-1 0 0,1 2-1385 0 0</inkml:trace>
  <inkml:trace contextRef="#ctx0" brushRef="#br0" timeOffset="6254.58">1522 397 3201 0 0,'-5'0'496'0'0,"1"1"0"0"0,0 0 0 0 0,-1 0 0 0 0,1 0 1 0 0,0 0-1 0 0,0 1 0 0 0,0 0 0 0 0,0 0 0 0 0,0 0 0 0 0,0 0 1 0 0,-4 4-1 0 0,-42 35 33 0 0,35-27 59 0 0,-109 81 706 0 0,55-44-1963 0 0,57-44-267 0 0,4-2-764 0 0</inkml:trace>
  <inkml:trace contextRef="#ctx0" brushRef="#br0" timeOffset="6723.28">1453 346 576 0 0,'-2'35'6544'0'0,"-4"19"-5721"0"0,1-12-499 0 0,-31 394 56 0 0,35-406-444 0 0,-3 23 132 0 0,3 0 0 0 0,2 0-1 0 0,9 59 1 0 0,-10-111-94 0 0,1 3-541 0 0,-1 0 1 0 0,1 1 0 0 0,0-1-1 0 0,0-1 1 0 0,1 1 0 0 0,-1 0-1 0 0,5 7 1 0 0</inkml:trace>
  <inkml:trace contextRef="#ctx0" brushRef="#br0" timeOffset="7239.24">1263 1453 2721 0 0,'-1'0'159'0'0,"1"0"1"0"0,0 0 0 0 0,-1-1-1 0 0,1 1 1 0 0,0 0-1 0 0,0 0 1 0 0,-1 0 0 0 0,1 0-1 0 0,0 0 1 0 0,0 0 0 0 0,-1 0-1 0 0,1 0 1 0 0,0 0 0 0 0,0-1-1 0 0,0 1 1 0 0,-1 0 0 0 0,1 0-1 0 0,0 0 1 0 0,0-1 0 0 0,0 1-1 0 0,-1 0 1 0 0,1 0-1 0 0,0 0 1 0 0,0-1 0 0 0,0 1-1 0 0,0 0 1 0 0,0 0 0 0 0,0-1-1 0 0,-1 1 1 0 0,1 0 0 0 0,0 0-1 0 0,0-1 1 0 0,0 1 0 0 0,0 0-1 0 0,0-1 1 0 0,0 1 0 0 0,0 0-1 0 0,0 0 1 0 0,0-1-1 0 0,0 1 1 0 0,5-18 1918 0 0,13-14-1820 0 0,74-96-258 0 0,-39 37-6914 0 0,-49 84 3674 0 0</inkml:trace>
  <inkml:trace contextRef="#ctx0" brushRef="#br0" timeOffset="7958.26">1338 676 2096 0 0,'-3'-2'1117'0'0,"2"1"-787"0"0,-1-1-1 0 0,1 1 1 0 0,-1 0 0 0 0,1 0 0 0 0,-1 0 0 0 0,0 0-1 0 0,1 0 1 0 0,-1 0 0 0 0,0 0 0 0 0,0 1 0 0 0,0-1-1 0 0,1 1 1 0 0,-1-1 0 0 0,0 1 0 0 0,0 0 0 0 0,0-1 0 0 0,0 1-1 0 0,0 0 1 0 0,0 0 0 0 0,0 1 0 0 0,0-1 0 0 0,0 0-1 0 0,1 1 1 0 0,-1-1 0 0 0,-2 1 0 0 0,4 0-277 0 0,0-1 0 0 0,1 1 0 0 0,-1-1 1 0 0,0 1-1 0 0,1-1 0 0 0,-1 0 0 0 0,1 1 0 0 0,-1-1 0 0 0,0 0 1 0 0,1 1-1 0 0,-1-1 0 0 0,1 0 0 0 0,-1 0 0 0 0,1 1 0 0 0,-1-1 1 0 0,1 0-1 0 0,-1 0 0 0 0,1 0 0 0 0,-1 0 0 0 0,1 0 0 0 0,-1 1 1 0 0,1-1-1 0 0,-1 0 0 0 0,1 0 0 0 0,-1 0 0 0 0,1-1 0 0 0,-1 1 1 0 0,1 0-1 0 0,0 0 0 0 0,22 2 524 0 0,158-28-221 0 0,-60 6-2337 0 0,-100 16-1350 0 0,-7 0-1691 0 0</inkml:trace>
  <inkml:trace contextRef="#ctx0" brushRef="#br0" timeOffset="8692.61">1634 449 3057 0 0,'1'11'4695'0'0,"3"31"-3733"0"0,-2 55 164 0 0,-4-75-1073 0 0,2-1 1 0 0,1 1-1 0 0,0 0 0 0 0,2 0 0 0 0,10 41 1 0 0,-6-48-1319 0 0,-6-15 1153 0 0,-1 0 0 0 0,0 0-1 0 0,0 1 1 0 0,0-1 0 0 0,0 0-1 0 0,0 0 1 0 0,1 1-1 0 0,-1-1 1 0 0,0 0 0 0 0,0 0-1 0 0,1 0 1 0 0,-1 0 0 0 0,0 1-1 0 0,0-1 1 0 0,0 0-1 0 0,1 0 1 0 0,-1 0 0 0 0,0 0-1 0 0,0 0 1 0 0,1 0 0 0 0,-1 0-1 0 0,0 0 1 0 0,1 0-1 0 0,-1 0 1 0 0,0 0 0 0 0,0 0-1 0 0,1 0 1 0 0,-1 0 0 0 0,0 0-1 0 0,0 0 1 0 0,1 0 0 0 0,-1 0-1 0 0,0 0 1 0 0,0 0-1 0 0,1 0 1 0 0,-1 0 0 0 0,0-1-1 0 0,0 1 1 0 0,1 0 0 0 0,-1 0-1 0 0,0 0 1 0 0,0 0-1 0 0,0-1 1 0 0,1 1 0 0 0,-1 0-1 0 0,0 0 1 0 0,0 0 0 0 0,0-1-1 0 0,0 1 1 0 0,1 0-1 0 0,-1 0 1 0 0,0-1 0 0 0,0 1-1 0 0</inkml:trace>
  <inkml:trace contextRef="#ctx0" brushRef="#br0" timeOffset="9145.71">1664 448 4889 0 0,'0'-1'230'0'0,"-1"0"-1"0"0,1 0 1 0 0,-1 1-1 0 0,1-1 1 0 0,-1 0 0 0 0,0 0-1 0 0,1 1 1 0 0,-1-1-1 0 0,0 0 1 0 0,0 1 0 0 0,1-1-1 0 0,-1 1 1 0 0,0-1-1 0 0,0 1 1 0 0,0-1 0 0 0,0 1-1 0 0,0-1 1 0 0,1 1-1 0 0,-1 0 1 0 0,0-1 0 0 0,0 1-1 0 0,-2 0 1 0 0,2 0-160 0 0,1 1 1 0 0,-1-1-1 0 0,0 0 1 0 0,1 1-1 0 0,-1-1 1 0 0,0 1-1 0 0,1-1 1 0 0,-1 1 0 0 0,1 0-1 0 0,-1-1 1 0 0,1 1-1 0 0,-1-1 1 0 0,1 1-1 0 0,0 0 1 0 0,-1-1-1 0 0,1 1 1 0 0,0 0-1 0 0,0-1 1 0 0,-1 1 0 0 0,1 0-1 0 0,0 1 1 0 0,-1 2-57 0 0,0-1 0 0 0,1 1 0 0 0,0-1-1 0 0,-1 1 1 0 0,1 0 0 0 0,0-1 0 0 0,1 1 0 0 0,-1-1 0 0 0,1 1 0 0 0,0-1 0 0 0,2 7 0 0 0,0-6 23 0 0,0 1 0 0 0,1-1 0 0 0,0-1-1 0 0,-1 1 1 0 0,2 0 0 0 0,-1-1 0 0 0,0 0 0 0 0,1 0 0 0 0,-1 0-1 0 0,1-1 1 0 0,0 1 0 0 0,0-1 0 0 0,0 0 0 0 0,0 0-1 0 0,0-1 1 0 0,11 2 0 0 0,-7-1-4 0 0,-1 1-1 0 0,1 0 1 0 0,0 0 0 0 0,-1 1-1 0 0,12 7 1 0 0,22 16-343 0 0,32 24 151 0 0,-67-44-1585 0 0,0-1-1 0 0,0 1 1 0 0,0 0 0 0 0,5 8 0 0 0</inkml:trace>
  <inkml:trace contextRef="#ctx0" brushRef="#br0" timeOffset="10114.34">1624 755 4817 0 0,'0'0'121'0'0,"-1"0"-1"0"0,1-1 1 0 0,0 1 0 0 0,0 0-1 0 0,0 0 1 0 0,0 0 0 0 0,-1 0-1 0 0,1-1 1 0 0,0 1 0 0 0,0 0-1 0 0,0 0 1 0 0,0 0 0 0 0,0-1-1 0 0,0 1 1 0 0,0 0 0 0 0,0 0-1 0 0,0 0 1 0 0,0-1 0 0 0,-1 1-1 0 0,1 0 1 0 0,0 0 0 0 0,0 0-1 0 0,0-1 1 0 0,0 1 0 0 0,1 0-1 0 0,-1 0 1 0 0,0-1 0 0 0,0 1-1 0 0,0 0 1 0 0,0 0 0 0 0,0 0-1 0 0,0-1 1 0 0,0 1 0 0 0,0 0-1 0 0,0 0 1 0 0,0 0 0 0 0,1-1-1 0 0,-1 1 1 0 0,0 0 0 0 0,0 0-1 0 0,0 0 1 0 0,0 0 0 0 0,0 0-1 0 0,1-1 1 0 0,-1 1 0 0 0,0 0-1 0 0,0 0 1 0 0,0 0 0 0 0,1 0-1 0 0,-1 0 1 0 0,19-17 989 0 0,22-15-1482 0 0,-16 13 628 0 0,-2-1 1 0 0,26-29-1 0 0,-34 33-625 0 0,0 0 1 0 0,1 1-1 0 0,1 1 1 0 0,1 0-1 0 0,0 1 1 0 0,25-13-1 0 0,-22 16-407 0 0,-17 10 654 0 0,-1-1 1 0 0,0 0-1 0 0,0 0 0 0 0,0-1 1 0 0,-1 1-1 0 0,1-1 1 0 0,0 1-1 0 0,0-1 1 0 0,-1 0-1 0 0,1 0 1 0 0,-1 0-1 0 0,0-1 1 0 0,1 1-1 0 0,-1 0 1 0 0,0-1-1 0 0,0 1 1 0 0,-1-1-1 0 0,1 0 0 0 0,0 0 1 0 0,1-5-1 0 0,-13 17 156 0 0,0 1 3202 0 0,15-9-2379 0 0,-1 10-607 0 0,0 12-285 0 0,-4-21 101 0 0,3 21-185 0 0,2 8 431 0 0,-1 1 1 0 0,-2 0-1 0 0,-1 1 1 0 0,-4 39-1 0 0,-1-58 487 0 0,-2-26 849 0 0,-6-15-1204 0 0,9 24-405 0 0,0 1-1 0 0,-1-1 1 0 0,1 1 0 0 0,0-1-1 0 0,-1 1 1 0 0,1 0-1 0 0,-1 1 1 0 0,0-1 0 0 0,0 0-1 0 0,0 1 1 0 0,-4-1-1 0 0,-19-8-1647 0 0,25 9 784 0 0,-1-1 0 0 0,1 1 1 0 0,0 0-1 0 0,0-1 0 0 0,0 0 0 0 0,0 1 1 0 0,0-1-1 0 0,0 0 0 0 0,-1-2 0 0 0</inkml:trace>
  <inkml:trace contextRef="#ctx0" brushRef="#br0" timeOffset="10927.24">1812 584 2641 0 0,'-2'-9'7753'0'0,"-8"-19"-5540"0"0,2 3-2055 0 0,-1-3-127 0 0,2 0 0 0 0,1 0 0 0 0,2 0 0 0 0,0-1 0 0 0,1-38 0 0 0,6 50-1141 0 0</inkml:trace>
  <inkml:trace contextRef="#ctx0" brushRef="#br0" timeOffset="12161.99">1670 42 3721 0 0,'6'33'5943'0'0,"-8"36"-4655"0"0,1 1-1504 0 0,1-41 131 0 0,-1-22-18 0 0,1-1 0 0 0,0 1 0 0 0,0 0 0 0 0,1-1-1 0 0,0 1 1 0 0,0 0 0 0 0,0-1 0 0 0,1 1-1 0 0,0-1 1 0 0,0 0 0 0 0,3 7 0 0 0,-5-13 0 0 0,0 0 0 0 0,1 1 0 0 0,-1-1 0 0 0,0 0 0 0 0,0 1 0 0 0,1-1 1 0 0,-1 0-1 0 0,0 0 0 0 0,0 0 0 0 0,1 1 0 0 0,-1-1 0 0 0,0 0 0 0 0,1 0 1 0 0,-1 0-1 0 0,0 0 0 0 0,1 0 0 0 0,-1 1 0 0 0,0-1 0 0 0,1 0 0 0 0,-1 0 0 0 0,0 0 1 0 0,1 0-1 0 0,-1 0 0 0 0,0 0 0 0 0,1 0 0 0 0,-1 0 0 0 0,1 0 0 0 0,-1 0 0 0 0,0-1 1 0 0,1 1-1 0 0,-1 0 0 0 0,0 0 0 0 0,1 0 0 0 0,-1 0 0 0 0,0 0 0 0 0,0-1 1 0 0,1 1-1 0 0,-1 0 0 0 0,0 0 0 0 0,1 0 0 0 0,-1-1 0 0 0,0 1 0 0 0,0 0 0 0 0,0 0 1 0 0,1-1-1 0 0,-1 1 0 0 0,0 0 0 0 0,0-1 0 0 0,0 1 0 0 0,1 0 0 0 0,-1-1 0 0 0,0 1 1 0 0,0 0-1 0 0,0-1 0 0 0,0 1 0 0 0,0 0 0 0 0,0-1 0 0 0,0 0 0 0 0</inkml:trace>
  <inkml:trace contextRef="#ctx0" brushRef="#br0" timeOffset="13197.59">1692 26 3105 0 0,'-1'-1'200'0'0,"1"0"0"0"0,0 0 0 0 0,0-1 0 0 0,0 1 0 0 0,1 0 0 0 0,-1-1 0 0 0,0 1 0 0 0,0 0 0 0 0,1 0 0 0 0,-1-1 0 0 0,1 1 0 0 0,-1 0 0 0 0,1 0 0 0 0,-1 0 0 0 0,1 0 0 0 0,0 0 0 0 0,-1 0 0 0 0,1 0 0 0 0,0 0 0 0 0,1-1 0 0 0,0 2-36 0 0,0 0 0 0 0,-1 0 0 0 0,1 1 0 0 0,0-1 0 0 0,-1 1 0 0 0,1-1-1 0 0,0 1 1 0 0,-1 0 0 0 0,1-1 0 0 0,-1 1 0 0 0,1 0 0 0 0,-1 0 0 0 0,3 2-1 0 0,-1-2 39 0 0,0 1 0 0 0,0-1 0 0 0,1 0 0 0 0,-1 0 0 0 0,1 0 0 0 0,-1-1 0 0 0,1 1 0 0 0,-1-1 0 0 0,1 0 0 0 0,6-1 0 0 0,43-5 246 0 0,-34 3-117 0 0,-11 2-234 0 0,-7 0-88 0 0,1 1-1 0 0,-1 0 1 0 0,0 0 0 0 0,0-1-1 0 0,0 1 1 0 0,0 0-1 0 0,0 0 1 0 0,0 0-1 0 0,0 0 1 0 0,0 0-1 0 0,0 0 1 0 0,1 0-1 0 0,-1 1 1 0 0,0-1 0 0 0,0 0-1 0 0,0 1 1 0 0,0-1-1 0 0,0 0 1 0 0,0 1-1 0 0,0-1 1 0 0,0 1-1 0 0,0 0 1 0 0,0-1 0 0 0,0 1-1 0 0,-1 0 1 0 0,1-1-1 0 0,0 1 1 0 0,0 0-1 0 0,-1 0 1 0 0,1 0-1 0 0,0 0 1 0 0,-1 0 0 0 0,1 1-1 0 0,1 1 9 0 0,-1 1 1 0 0,-1-1-1 0 0,1 1 0 0 0,0-1 0 0 0,-1 0 0 0 0,0 1 1 0 0,0-1-1 0 0,0 1 0 0 0,0 5 0 0 0,0 16-66 0 0,13 135 155 0 0,-13-159-56 0 0,1 0 0 0 0,-1 0 0 0 0,0 1 0 0 0,1-1 0 0 0,-1 0 0 0 0,0 0 0 0 0,0 1 0 0 0,0-1 0 0 0,0 0 0 0 0,0 0 0 0 0,0 1 0 0 0,0-1 0 0 0,0 0-1 0 0,0 0 1 0 0,-1 1 0 0 0,1-1 0 0 0,0 0 0 0 0,-1 0 0 0 0,1 0 0 0 0,-1 1 0 0 0,0-1 0 0 0,1 0 0 0 0,-1 0 0 0 0,0 0 0 0 0,1 0 0 0 0,-1 0 0 0 0,0 0-1 0 0,0 0 1 0 0,0-1 0 0 0,0 1 0 0 0,-1 1 0 0 0,-52-10 2131 0 0,14 14-2772 0 0,33-4 328 0 0,-1 0 1 0 0,0 0-1 0 0,0-1 1 0 0,0 0-1 0 0,0-1 0 0 0,0 0 1 0 0,-1 0-1 0 0,1-1 0 0 0,0 0 1 0 0,0 0-1 0 0,-12-4 0 0 0,17 3-1038 0 0</inkml:trace>
  <inkml:trace contextRef="#ctx0" brushRef="#br0" timeOffset="14039.38">1275 1122 4569 0 0,'0'0'115'0'0,"8"3"4416"0"0,23 8-4060 0 0,-27-10-398 0 0,-1 1 0 0 0,1-1 0 0 0,0 0 1 0 0,0 0-1 0 0,0 0 0 0 0,-1 0 0 0 0,1-1 0 0 0,0 1 0 0 0,0-1 0 0 0,0 0 0 0 0,0 0 1 0 0,0-1-1 0 0,4 0 0 0 0,4-2-281 0 0,0 0 1 0 0,21-10-1 0 0,-24 9-902 0 0,0 1-1 0 0,0-1 0 0 0,1 1 1 0 0,17-2-1 0 0,-20 4-2015 0 0</inkml:trace>
  <inkml:trace contextRef="#ctx0" brushRef="#br0" timeOffset="14679.94">1539 1027 3977 0 0,'-14'-13'4702'0'0,"9"9"-1786"0"0,6 21-2652 0 0,10 120-364 0 0,-10-100-187 0 0,6-16-1441 0 0,-7-20 1608 0 0,1-1 0 0 0,-1 1 0 0 0,0-1 0 0 0,0 0 0 0 0,0 1-1 0 0,1-1 1 0 0,-1 0 0 0 0,0 0 0 0 0,0 1 0 0 0,1-1 0 0 0,-1 0 0 0 0,0 1 0 0 0,0-1 0 0 0,1 0-1 0 0,-1 0 1 0 0,0 0 0 0 0,1 1 0 0 0,-1-1 0 0 0,1 0 0 0 0,-1 0 0 0 0,0 0 0 0 0,1 0-1 0 0,-1 0 1 0 0,0 0 0 0 0,1 0 0 0 0,-1 0 0 0 0,1 0 0 0 0,-1 0 0 0 0,0 0 0 0 0,1 0 0 0 0,-1 0-1 0 0,0 0 1 0 0,1 0 0 0 0,-1 0 0 0 0,1 0 0 0 0,-1 0 0 0 0,0 0 0 0 0,1 0 0 0 0,-1-1 0 0 0,0 1-1 0 0,1 0 1 0 0,-1 0 0 0 0,0 0 0 0 0,1-1 0 0 0,-1 1 0 0 0,0 0 0 0 0,0-1 0 0 0,1 1 0 0 0,-1 0-1 0 0,0 0 1 0 0,0-1 0 0 0,1 0 0 0 0</inkml:trace>
  <inkml:trace contextRef="#ctx0" brushRef="#br0" timeOffset="15086.15">1537 1000 5001 0 0,'-9'-18'4485'0'0,"16"33"-3313"0"0,-5-10-1127 0 0,0-1-1 0 0,0 1 0 0 0,1-1 1 0 0,-1 1-1 0 0,1-1 0 0 0,0 0 0 0 0,1 0 1 0 0,-1 0-1 0 0,1 0 0 0 0,-1-1 1 0 0,1 1-1 0 0,5 2 0 0 0,1 0 220 0 0,1-1 0 0 0,0 0-1 0 0,21 7 1 0 0,-26-10-176 0 0,12 5-2 0 0,0 1 0 0 0,-1 1 0 0 0,22 14 0 0 0,-6 2-5337 0 0,-22-9 1514 0 0</inkml:trace>
  <inkml:trace contextRef="#ctx0" brushRef="#br0" timeOffset="15461.12">1593 1200 2409 0 0,'-14'-3'8002'0'0,"18"-7"-4953"0"0,27-12-3774 0 0,-18 13 1251 0 0,71-87-2594 0 0,-29 31-4811 0 0,-51 59 4005 0 0</inkml:trace>
  <inkml:trace contextRef="#ctx0" brushRef="#br0" timeOffset="16104.04">1800 986 4545 0 0,'0'6'546'0'0,"1"0"0"0"0,0-1 1 0 0,1 1-1 0 0,-1 0 0 0 0,1-1 0 0 0,0 1 0 0 0,0-1 1 0 0,5 8-1 0 0,-3-6-470 0 0,-1-1-1 0 0,0 1 1 0 0,-1 0 0 0 0,1 0 0 0 0,1 9-1 0 0,-1 11 271 0 0,-3-17-285 0 0,1-1 0 0 0,0 1 1 0 0,1-1-1 0 0,0 1 0 0 0,5 14 0 0 0,-8-26 34 0 0,0 0 0 0 0,0 0 0 0 0,0 0 0 0 0,0 0 0 0 0,-1 1 0 0 0,1-1 0 0 0,-1 0 0 0 0,0 0 1 0 0,1 1-1 0 0,-1-1 0 0 0,0 1 0 0 0,0-1 0 0 0,0 1 0 0 0,0 0 0 0 0,0 0 0 0 0,0 0 0 0 0,0 0 0 0 0,0 0 1 0 0,-1 1-1 0 0,1-1 0 0 0,0 0 0 0 0,0 1 0 0 0,-1 0 0 0 0,1 0 0 0 0,0-1 0 0 0,-1 1 0 0 0,1 1 0 0 0,-5-1 1 0 0,5 0-111 0 0,1 0 1 0 0,-1 0 0 0 0,0-1-1 0 0,1 1 1 0 0,-1-1 0 0 0,0 0-1 0 0,1 1 1 0 0,-1-1 0 0 0,0 0 0 0 0,1 0-1 0 0,-1 0 1 0 0,1 0 0 0 0,0 0-1 0 0,-1 0 1 0 0,1-1 0 0 0,0 1 0 0 0,0 0-1 0 0,0-1 1 0 0,0 1 0 0 0,-1-2-1 0 0,1 1-617 0 0,0 1 0 0 0,0-1 0 0 0,0 1 0 0 0,1-1-1 0 0,-1 1 1 0 0,1-1 0 0 0,-1 0 0 0 0,1 1-1 0 0,-1-1 1 0 0,1 0 0 0 0,0 1 0 0 0,0-1-1 0 0,0-2 1 0 0,1-1-2602 0 0</inkml:trace>
  <inkml:trace contextRef="#ctx0" brushRef="#br0" timeOffset="16742.59">1799 1046 4577 0 0,'6'9'5168'0'0,"15"-3"-4782"0"0,0-1 0 0 0,36 5 1 0 0,-6-4-1283 0 0,-18-5-6195 0 0,-29-1 4614 0 0</inkml:trace>
</inkml:ink>
</file>

<file path=word/ink/ink1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0:34.350"/>
    </inkml:context>
    <inkml:brush xml:id="br0">
      <inkml:brushProperty name="width" value="0.05" units="cm"/>
      <inkml:brushProperty name="height" value="0.05" units="cm"/>
      <inkml:brushProperty name="color" value="#004F8B"/>
    </inkml:brush>
  </inkml:definitions>
  <inkml:trace contextRef="#ctx0" brushRef="#br0">0 17 1496 0 0,'3'-8'8048'0'0,"-3"8"-8047"0"0,0 0 1 0 0,0 1 0 0 0,1-1 0 0 0,-1 0-1 0 0,0 0 1 0 0,1 1 0 0 0,-1-1-1 0 0,1 0 1 0 0,-1 0 0 0 0,0 0-1 0 0,1 1 1 0 0,-1-1 0 0 0,1 0-1 0 0,-1 0 1 0 0,0 0 0 0 0,1 0-1 0 0,-1 0 1 0 0,1 0 0 0 0,-1 0-1 0 0,1 0 1 0 0,-1 0 0 0 0,0 0-1 0 0,1 0 1 0 0,-1 0 0 0 0,1 0-1 0 0,-1 0 1 0 0,1 0 0 0 0,-1-1-1 0 0,1 1 1 0 0,23-4 440 0 0,-7 2-2104 0 0,-1-2-4174 0 0</inkml:trace>
  <inkml:trace contextRef="#ctx0" brushRef="#br0" timeOffset="2937.49">10 41 808 0 0,'0'-1'952'0'0,"0"-1"-319"0"0,0 1-193 0 0,1 0-328 0 0,-1 1-136 0 0,1-1-80 0 0,-1 0-120 0 0,0 1-81 0 0,1-1-47 0 0,-1 1-24 0 0,0 0 16 0 0</inkml:trace>
  <inkml:trace contextRef="#ctx0" brushRef="#br0" timeOffset="3281.26">13 33 200 0 0,'0'-1'1368'0'0</inkml:trace>
  <inkml:trace contextRef="#ctx0" brushRef="#br0" timeOffset="4125.52">47 18 2473 0 0,'0'0'996'0'0,"8"1"3853"0"0,22 1-3562 0 0,-14-6-1347 0 0,-12 2-38 0 0,1 0 1 0 0,-1 1-1 0 0,1 0 0 0 0,0 0 1 0 0,0 0-1 0 0,-1 0 1 0 0,1 1-1 0 0,0 0 0 0 0,0 0 1 0 0,0 0-1 0 0,-1 1 1 0 0,1-1-1 0 0,0 1 0 0 0,0 0 1 0 0,8 4-1 0 0,-11-5-302 0 0,0 1 0 0 0,0-1 1 0 0,0 1-1 0 0,-1-1 0 0 0,1 1 0 0 0,0-1 0 0 0,0 0 1 0 0,0 0-1 0 0,0 0 0 0 0,0 0 0 0 0,0 0 0 0 0,0-1 1 0 0,3 0-1 0 0,-2 0-1562 0 0</inkml:trace>
  <inkml:trace contextRef="#ctx0" brushRef="#br0" timeOffset="4688">293 12 3625 0 0,'-4'4'7289'0'0,"16"-4"-5416"0"0,16-5-1803 0 0,-14 3-190 0 0,0 0-1 0 0,24 0 0 0 0,-15 2-2916 0 0,-1-2-3906 0 0,-20 2 4916 0 0</inkml:trace>
  <inkml:trace contextRef="#ctx0" brushRef="#br0" timeOffset="5406.68">474 59 3929 0 0,'1'13'5313'0'0,"2"14"-4029"0"0,-1 109 1324 0 0,-4-75-4669 0 0,4 0-6354 0 0,-2-57 6261 0 0</inkml:trace>
</inkml:ink>
</file>

<file path=word/ink/ink1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0:43.508"/>
    </inkml:context>
    <inkml:brush xml:id="br0">
      <inkml:brushProperty name="width" value="0.05" units="cm"/>
      <inkml:brushProperty name="height" value="0.05" units="cm"/>
      <inkml:brushProperty name="color" value="#004F8B"/>
    </inkml:brush>
  </inkml:definitions>
  <inkml:trace contextRef="#ctx0" brushRef="#br0">78 0 3081 0 0,'3'42'5215'0'0,"0"23"764"0"0,3-1-4896 0 0,0 16-3604 0 0,-5-66-1109 0 0,-2 1 0 0 0,-4 23 0 0 0,4-34 1875 0 0</inkml:trace>
  <inkml:trace contextRef="#ctx0" brushRef="#br0" timeOffset="608.92">108 508 2513 0 0,'0'0'263'0'0,"-1"0"0"0"0,1 0 1 0 0,-1 0-1 0 0,1 0 1 0 0,-1 1-1 0 0,-3 1 3161 0 0,4-1-3161 0 0,-1-1 1 0 0,1 0-1 0 0,0 1 1 0 0,0-1-1 0 0,-1 0 0 0 0,1 1 1 0 0,0-1-1 0 0,0 0 1 0 0,0 1-1 0 0,0 0 0 0 0,-2 17 2846 0 0,8 26-3014 0 0,-4-33 531 0 0,4 99 925 0 0,-5-75-3273 0 0,7 56 0 0 0,-4-81-1240 0 0</inkml:trace>
</inkml:ink>
</file>

<file path=word/ink/ink1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0:42.462"/>
    </inkml:context>
    <inkml:brush xml:id="br0">
      <inkml:brushProperty name="width" value="0.05" units="cm"/>
      <inkml:brushProperty name="height" value="0.05" units="cm"/>
      <inkml:brushProperty name="color" value="#004F8B"/>
    </inkml:brush>
  </inkml:definitions>
  <inkml:trace contextRef="#ctx0" brushRef="#br0">173 0 2096 0 0,'1'50'7949'0'0,"2"26"-4694"0"0,-1 31-3050 0 0,0-13-3997 0 0,6 0-3762 0 0,-7-85 5739 0 0</inkml:trace>
  <inkml:trace contextRef="#ctx0" brushRef="#br0" timeOffset="513.58">216 718 2881 0 0,'0'4'961'0'0,"0"0"1"0"0,0 0 0 0 0,0-1 0 0 0,0 1 0 0 0,0 0 0 0 0,1 0 0 0 0,1 6 0 0 0,2 15 225 0 0,-5 89-1150 0 0,-4-1-9833 0 0,4-108 8016 0 0</inkml:trace>
  <inkml:trace contextRef="#ctx0" brushRef="#br0" timeOffset="8281.29">61 414 3257 0 0,'-22'-8'12414'0'0,"37"13"-12213"0"0,1-2 1 0 0,-1 0-1 0 0,1 0 0 0 0,22-1 0 0 0,-24-2-189 0 0,0-2 0 0 0,-1 0 0 0 0,15-4 0 0 0,-15 3 15 0 0,0 1 1 0 0,27-3 0 0 0,-14 9-7 0 0,-23-3-12 0 0,0 0 0 0 0,-1 0 0 0 0,1-1 0 0 0,0 0 0 0 0,0 1 0 0 0,0-1 0 0 0,-1 0 0 0 0,1 0 0 0 0,0 0 0 0 0,5-2 0 0 0,-39 40 413 0 0,7 5-190 0 0,-14 8 5 0 0,20-25-151 0 0,-1-1 1 0 0,-2-1 0 0 0,-28 27-1 0 0,41-43-90 0 0,1-1 0 0 0,0 1 1 0 0,0 1-1 0 0,1 0 0 0 0,0 0 0 0 0,0 0 0 0 0,1 0 0 0 0,-4 11 0 0 0,2-5-19 0 0,-19 29-180 0 0,26-44 220 0 0,0 0 0 0 0,0 0 0 0 0,0 0 1 0 0,0 0-1 0 0,0-1 0 0 0,0 1 0 0 0,0 0 0 0 0,0 0 1 0 0,0 0-1 0 0,0 0 0 0 0,0 0 0 0 0,0 0 0 0 0,0 0 1 0 0,0 0-1 0 0,0 0 0 0 0,0 0 0 0 0,0 0 0 0 0,0 0 1 0 0,0-1-1 0 0,0 1 0 0 0,0 0 0 0 0,0 0 0 0 0,0 0 1 0 0,0 0-1 0 0,0 0 0 0 0,0 0 0 0 0,-1 0 0 0 0,1 0 1 0 0,0 0-1 0 0,0 0 0 0 0,0 0 0 0 0,0 0 0 0 0,0 0 1 0 0,0-1-3 0 0,1 1 1 0 0,-1 0-1 0 0,1-1 1 0 0,-1 1-1 0 0,1 0 1 0 0,-1 0-1 0 0,1-1 1 0 0,-1 1-1 0 0,0 0 1 0 0,1 0-1 0 0,-1 0 1 0 0,1-1-1 0 0,0 1 1 0 0,-1 0-1 0 0,1 0 1 0 0,-1 0-1 0 0,1 0 1 0 0,-1 0-1 0 0,1 0 1 0 0,-1 0-1 0 0,1 0 1 0 0,-1 0-1 0 0,1 1 1 0 0,-1-1 0 0 0,2 0-1 0 0,1 1 7 0 0,1-1 0 0 0,0 1-1 0 0,0-1 1 0 0,0 0 0 0 0,-1-1 0 0 0,1 1-1 0 0,0-1 1 0 0,0 1 0 0 0,5-3 0 0 0,23-2-9 0 0,-18 5 7 0 0,1-2 1 0 0,-1 0-1 0 0,15-4 0 0 0,18-3 128 0 0,-40 9-164 0 0,-1 0-1 0 0,1 0 0 0 0,0 0 1 0 0,11 3-1 0 0,-11-2 47 0 0,-1 0-1 0 0,1 0 0 0 0,0-1 1 0 0,-1 0-1 0 0,8 0 0 0 0,5 1-57 0 0,-6 0 109 0 0,-13-1-66 0 0,0 0 0 0 0,0 0 0 0 0,0 0 0 0 0,0 0 0 0 0,0 0 0 0 0,1 0 0 0 0,-1 0 0 0 0,0-1 0 0 0,0 1 0 0 0,0 0 0 0 0,0 0 0 0 0,0 0 0 0 0,0 0 0 0 0,0 0 0 0 0,0 0 0 0 0,0 0 0 0 0,1 0 0 0 0,-1 0 0 0 0,0 0 0 0 0,0 0 0 0 0,0-1 0 0 0,0 1 0 0 0,0 0 0 0 0,0 0 0 0 0,0 0 0 0 0,0 0 0 0 0,0 0 0 0 0,0 0 0 0 0,0 0 0 0 0,0 0 0 0 0,0-1 0 0 0,0 1 0 0 0,0 0 0 0 0,0 0 0 0 0,0 0 0 0 0,0 0 0 0 0,0 0 0 0 0,0 0 0 0 0,0-1 0 0 0,0 1 0 0 0,0 0 0 0 0,0 0 0 0 0,0 0 0 0 0,0 0 0 0 0,0 0 0 0 0,0 0 0 0 0,0 0 0 0 0,0 0 0 0 0,0-1 0 0 0,-1 1 0 0 0,1 0 0 0 0,0 0 0 0 0,0 0 0 0 0,0 0 0 0 0,0 0 0 0 0,0 0 0 0 0,0 0 1 0 0,0 0-1 0 0,0 0 0 0 0,0 0 0 0 0,-1 0 0 0 0,1 0 0 0 0,0 0 0 0 0,0 0 0 0 0,0 0 0 0 0,0 0 0 0 0,0 0 0 0 0,-1 0 0 0 0,-3-11 178 0 0,4 10-170 0 0,0 1 0 0 0,0-1 0 0 0,0 0 0 0 0,0 1 0 0 0,0-1 0 0 0,0 0 0 0 0,0 1 0 0 0,-1-1-1 0 0,1 1 1 0 0,0-1 0 0 0,-1 0 0 0 0,1 1 0 0 0,0-1 0 0 0,-1 1 0 0 0,1-1 0 0 0,0 0 0 0 0,-1 1 0 0 0,1-1 0 0 0,-1 1 0 0 0,1 0 0 0 0,-1-1 0 0 0,0 1-1 0 0,1-1 1 0 0,-1 1 0 0 0,0-1 0 0 0,-6-2 125 0 0,2-1 0 0 0,-1 0-1 0 0,0 0 1 0 0,-8-9 0 0 0,10 9-123 0 0,1 1-1 0 0,-1-1 1 0 0,0 1 0 0 0,0 0 0 0 0,0 0 0 0 0,0 0 0 0 0,-1 1 0 0 0,1 0 0 0 0,-1 0 0 0 0,0 0 0 0 0,-5-2 0 0 0,6 3-14 0 0,0 0 0 0 0,0 0-1 0 0,0-1 1 0 0,0 0 0 0 0,0 0 0 0 0,1 0 0 0 0,-1 0 0 0 0,1-1 0 0 0,-1 1 0 0 0,1-1 0 0 0,0 0 0 0 0,0 0-1 0 0,0 0 1 0 0,0 0 0 0 0,1-1 0 0 0,-1 1 0 0 0,1-1 0 0 0,0 1 0 0 0,-2-6 0 0 0,0 2 16 0 0,-1 0 0 0 0,1 1 1 0 0,-1-1-1 0 0,-10-10 1 0 0,-9-1-7 0 0,19 14-20 0 0,0 0-1 0 0,0 0 0 0 0,0 0 0 0 0,0-1 0 0 0,-7-9 0 0 0,-1-2 24 0 0,-28-27-1 0 0,28 30-36 0 0,-2 1 1 0 0,13 11 2 0 0,1 0 0 0 0,-1 0 1 0 0,1 0-1 0 0,-1 0 0 0 0,1 0 0 0 0,0 0 0 0 0,-1-1 1 0 0,1 1-1 0 0,0 0 0 0 0,0-1 0 0 0,0 1 0 0 0,0-1 1 0 0,0 1-1 0 0,0-1 0 0 0,1 1 0 0 0,-1-1 0 0 0,0 0 1 0 0,1 0-1 0 0,-1 1 0 0 0,1-1 0 0 0,0 0 0 0 0,0 1 1 0 0,-1-4-1 0 0</inkml:trace>
</inkml:ink>
</file>

<file path=word/ink/ink1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1:34.457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1053 153 3417 0 0,'37'12'6356'0'0,"-18"-9"-5966"0"0,0 0 0 0 0,0-2 0 0 0,0-1 0 0 0,28-2 0 0 0,-31 4 49 0 0,-15-1-421 0 0,-1-1 0 0 0,0 0-1 0 0,0 1 1 0 0,0-1 0 0 0,1 0 0 0 0,-1 1 0 0 0,0-1 0 0 0,0 0-1 0 0,0 1 1 0 0,0-1 0 0 0,0 0 0 0 0,0 1 0 0 0,0-1-1 0 0,1 0 1 0 0,-1 1 0 0 0,0-1 0 0 0,0 1 0 0 0,0-1-1 0 0,-1 0 1 0 0,1 1 0 0 0,0-1 0 0 0,0 0 0 0 0,0 1-1 0 0,0-1 1 0 0,0 0 0 0 0,-1 1 0 0 0,-19 29 474 0 0,11-19-672 0 0,-7 14 20 0 0,0 1 1 0 0,2 1-1 0 0,-12 29 1 0 0,-25 45-1737 0 0,3-1 1086 0 0,51-100 941 0 0,1-1 0 0 0,-1 1-1 0 0,0 0 1 0 0,1 0-1 0 0,-1 0 1 0 0,1 0-1 0 0,-1 1 1 0 0,0-1 0 0 0,0 1-1 0 0,1 0 1 0 0,2 2-1 0 0,10 0-51 0 0,21 2-89 0 0,30 3 67 0 0,-62-8-24 0 0,0 0 0 0 0,-1 0 1 0 0,1-1-1 0 0,0 1 0 0 0,-1-1 1 0 0,1 0-1 0 0,-1-1 0 0 0,1 1 1 0 0,-1-1-1 0 0,0 0 0 0 0,7-4 1 0 0,-11 2 318 0 0,-1-1 0 0 0,0 1 0 0 0,0 0 0 0 0,-1-1 0 0 0,0 1 0 0 0,1 0 1 0 0,-1 0-1 0 0,-4-7 0 0 0,1 2-79 0 0,-21-43-61 0 0,17 35-186 0 0,0 0 0 0 0,-10-30-1 0 0,-5-5 982 0 0,19 44-991 0 0,1-1 0 0 0,0 1-1 0 0,0-1 1 0 0,1 0 0 0 0,-4-15 0 0 0,6 21 97 0 0,0 0 0 0 0,1 0-1 0 0,-1-1 1 0 0,0 1 0 0 0,-1 0 0 0 0,1 1 0 0 0,0-1 0 0 0,-1 0-1 0 0,0 0 1 0 0,0 1 0 0 0,1-1 0 0 0,-2 0 0 0 0,1 1 0 0 0,0 0-1 0 0,-4-4 1 0 0,-2-1-186 0 0,-8-14-413 0 0</inkml:trace>
  <inkml:trace contextRef="#ctx0" brushRef="#br0" timeOffset="2390.63">1045 715 3081 0 0,'6'10'8755'0'0,"-1"26"-7638"0"0,1-1-1514 0 0,3-1-125 0 0,-1 0-1 0 0,-2 0 0 0 0,-1 0 1 0 0,0 53-1 0 0,-6-73-128 0 0,1-11 400 0 0,-1 0 0 0 0,1 0 0 0 0,-1 0 0 0 0,1 0 0 0 0,0 1 0 0 0,0-1 0 0 0,1 0 0 0 0,0 4 1 0 0</inkml:trace>
  <inkml:trace contextRef="#ctx0" brushRef="#br0" timeOffset="3421.79">1052 707 3969 0 0,'-12'-3'6339'0'0,"19"6"-2895"0"0,21 7-2581 0 0,-16-8-814 0 0,0-1 1 0 0,0-1-1 0 0,0 0 0 0 0,0-1 1 0 0,0 0-1 0 0,0 0 0 0 0,16-6 1 0 0,-11 4-39 0 0,0 0 1 0 0,26-1 0 0 0,-42 4-62 0 0,-1 0 1 0 0,1 0 0 0 0,0 0 0 0 0,0 0 0 0 0,0 0 0 0 0,0 0 0 0 0,-1 1 0 0 0,1-1 0 0 0,0 0 0 0 0,0 0 0 0 0,0 1 0 0 0,-1-1 0 0 0,1 1-1 0 0,0-1 1 0 0,0 1 0 0 0,-1-1 0 0 0,1 1 0 0 0,-1-1 0 0 0,1 1 0 0 0,0-1 0 0 0,-1 1 0 0 0,1 0 0 0 0,-1-1 0 0 0,1 1 0 0 0,-1 0 0 0 0,1 0-1 0 0,-1-1 1 0 0,0 1 0 0 0,1 0 0 0 0,-1 0 0 0 0,0 0 0 0 0,0-1 0 0 0,1 2 0 0 0,-2 36-447 0 0,0-9 416 0 0,4-6 55 0 0,14 146-604 0 0,-16-139 660 0 0,-2 0 0 0 0,-1 0-1 0 0,-9 49 1 0 0,11-76-133 0 0,-2 2-56 0 0,1-1 0 0 0,0 0 0 0 0,1 0 0 0 0,-1 1 0 0 0,1-1 0 0 0,0 1 0 0 0,0-1 0 0 0,1 8 0 0 0,2-21-7929 0 0,-2 6 5917 0 0</inkml:trace>
  <inkml:trace contextRef="#ctx0" brushRef="#br0" timeOffset="4312.32">1109 926 3337 0 0,'-1'0'263'0'0,"0"1"1"0"0,0-1 0 0 0,0 0-1 0 0,0 0 1 0 0,0 1 0 0 0,0-1 0 0 0,0 1-1 0 0,0-1 1 0 0,1 0 0 0 0,-1 1-1 0 0,0 0 1 0 0,0-1 0 0 0,0 1-1 0 0,1-1 1 0 0,-1 1 0 0 0,0 0-1 0 0,1 0 1 0 0,-1-1 0 0 0,1 1-1 0 0,-1 0 1 0 0,1 0 0 0 0,-1 0-1 0 0,1 0 1 0 0,-1-1 0 0 0,1 1 0 0 0,0 0-1 0 0,-1 0 1 0 0,1 0 0 0 0,0 2-1 0 0,-5 34 1011 0 0,4-23-934 0 0,0 5-396 0 0,0 1-1 0 0,0 0 0 0 0,2-1 1 0 0,4 26-1 0 0,-1-9-8 0 0,-4-32-66 0 0,-1 0-1 0 0,1-1 1 0 0,-1 1-1 0 0,1-1 1 0 0,-1 1-1 0 0,0-1 1 0 0,-3 7-1 0 0,2-7 93 0 0,1-1 0 0 0,0 1 0 0 0,0-1 0 0 0,1 1 0 0 0,-1-1 0 0 0,0 1 0 0 0,1-1 0 0 0,0 1 0 0 0,-1 0 0 0 0,1-1 0 0 0,0 1 0 0 0,1 4 0 0 0,-1-6 150 0 0,1-1 0 0 0,-1 1 0 0 0,1-1 0 0 0,-1 1 0 0 0,1-1 0 0 0,0 1 0 0 0,-1-1 0 0 0,1 1 0 0 0,-1-1 0 0 0,1 0 0 0 0,0 0 0 0 0,-1 1 0 0 0,1-1 0 0 0,0 0-1 0 0,-1 0 1 0 0,1 0 0 0 0,0 1 0 0 0,-1-1 0 0 0,1 0 0 0 0,0 0 0 0 0,0 0 0 0 0,-1 0 0 0 0,1 0 0 0 0,0-1 0 0 0,-1 1 0 0 0,1 0 0 0 0,0 0 0 0 0,-1 0 0 0 0,2-1 0 0 0,29-8-84 0 0,-17 4 95 0 0,6 1-156 0 0,0 1-1 0 0,0 1 0 0 0,24 0 1 0 0,-40 1 83 0 0,0 1 0 0 0,0-1 0 0 0,0 0 0 0 0,0 0 0 0 0,0 0 0 0 0,0-1-1 0 0,5-2 1 0 0,8-2-1314 0 0,1 3-4917 0 0</inkml:trace>
  <inkml:trace contextRef="#ctx0" brushRef="#br0" timeOffset="5108.91">1126 1144 4321 0 0,'-4'2'9612'0'0,"-3"17"-7941"0"0,5-12-1798 0 0,0-1 0 0 0,1 0 0 0 0,0 1 0 0 0,0-1 0 0 0,-1 11 0 0 0,2-16 126 0 0,0 0-1 0 0,0-1 1 0 0,0 1 0 0 0,0 0-1 0 0,0 0 1 0 0,0-1 0 0 0,0 1-1 0 0,1 0 1 0 0,-1-1 0 0 0,0 1-1 0 0,0 0 1 0 0,0 0 0 0 0,1-1-1 0 0,-1 1 1 0 0,0 0 0 0 0,1-1 0 0 0,-1 1-1 0 0,1-1 1 0 0,-1 1 0 0 0,0-1-1 0 0,1 1 1 0 0,-1-1 0 0 0,1 1-1 0 0,0-1 1 0 0,-1 1 0 0 0,1-1-1 0 0,-1 1 1 0 0,1-1 0 0 0,0 0 0 0 0,0 1-1 0 0,1-1 16 0 0,-1 0 0 0 0,0-1 0 0 0,1 1 0 0 0,-1 0-1 0 0,0-1 1 0 0,0 1 0 0 0,1-1 0 0 0,-1 1 0 0 0,0-1-1 0 0,0 1 1 0 0,0-1 0 0 0,0 0 0 0 0,0 0 0 0 0,0 0 0 0 0,1 0-1 0 0,3-4 49 0 0,0 1 0 0 0,-1-1-1 0 0,0 0 1 0 0,0 0 0 0 0,0 0-1 0 0,3-7 1 0 0,-6 7-52 0 0,0 1-1 0 0,0 0 1 0 0,0 0-1 0 0,0 0 1 0 0,-1-1 0 0 0,0 1-1 0 0,0 0 1 0 0,0-1 0 0 0,-1-4-1 0 0,1 8-55 0 0,0 0 0 0 0,0 0 1 0 0,0 0-1 0 0,0 0 0 0 0,0 0 0 0 0,-1 1 0 0 0,1-1 0 0 0,0 0 0 0 0,-1 0 0 0 0,1 0 0 0 0,0 0 1 0 0,-1 0-1 0 0,1 1 0 0 0,-1-1 0 0 0,1 0 0 0 0,-1 0 0 0 0,0 1 0 0 0,1-1 0 0 0,-1 0 0 0 0,0 1 0 0 0,1-1 1 0 0,-1 1-1 0 0,0-1 0 0 0,0 1 0 0 0,0-1 0 0 0,1 1 0 0 0,-1 0 0 0 0,0-1 0 0 0,0 1 0 0 0,0 0 1 0 0,0 0-1 0 0,0-1 0 0 0,0 1 0 0 0,0 0 0 0 0,0 0 0 0 0,1 0 0 0 0,-1 0 0 0 0,0 0 0 0 0,0 0 1 0 0,0 0-1 0 0,0 1 0 0 0,0-1 0 0 0,0 0 0 0 0,0 0 0 0 0,0 1 0 0 0,1-1 0 0 0,-1 1 0 0 0,-2 0 1 0 0,2 0-110 0 0,-1 1 0 0 0,0-1 0 0 0,1 0 0 0 0,-1 1 0 0 0,1 0 1 0 0,-1-1-1 0 0,1 1 0 0 0,0 0 0 0 0,0 0 0 0 0,0-1 0 0 0,0 1 1 0 0,0 0-1 0 0,0 0 0 0 0,0 0 0 0 0,0 0 0 0 0,1 0 0 0 0,-1 3 1 0 0,0 1-1023 0 0,0-1-1 0 0,0 0 1 0 0,0 0 0 0 0,1 1 0 0 0,0-1 0 0 0,1 6 0 0 0,-1-7-842 0 0</inkml:trace>
  <inkml:trace contextRef="#ctx0" brushRef="#br0" timeOffset="5688.61">1177 1110 3209 0 0,'-1'0'271'0'0,"1"0"0"0"0,-1 0 0 0 0,0 0 0 0 0,0 0 0 0 0,0 0 0 0 0,1 0 0 0 0,-1-1 0 0 0,0 1 0 0 0,0 0 0 0 0,0 0 0 0 0,1-1 0 0 0,-1 1 0 0 0,0 0 0 0 0,1-1-1 0 0,-1 1 1 0 0,0-1 0 0 0,1 1 0 0 0,-1-1 0 0 0,0 1 0 0 0,1-1 0 0 0,-1 0 0 0 0,0 0 0 0 0,-3-20 2234 0 0,13-33-2409 0 0,-4 35 509 0 0,37-172-657 0 0,-30 161 693 0 0,-7 26-2458 0 0,-6 20-7092 0 0</inkml:trace>
  <inkml:trace contextRef="#ctx0" brushRef="#br0" timeOffset="6608.95">1240 718 3289 0 0,'3'-8'12765'0'0,"-7"19"-13113"0"0,-2 21 139 0 0,1-6-2994 0 0,-1-1-5280 0 0,3-19 5360 0 0</inkml:trace>
  <inkml:trace contextRef="#ctx0" brushRef="#br0" timeOffset="7390.63">1199 1255 2208 0 0,'-16'3'5448'0'0,"16"-8"-2817"0"0,0-6-965 0 0,-3 118-1373 0 0,-1-61-6812 0 0</inkml:trace>
  <inkml:trace contextRef="#ctx0" brushRef="#br0" timeOffset="7843.71">1142 591 992 0 0,'2'-4'2033'0'0,"11"-21"-663"0"0,-12 14 4876 0 0,-2 11-6125 0 0,1 0 0 0 0,-1 0 1 0 0,1 0-1 0 0,-1 0 0 0 0,0 0 0 0 0,1 0 1 0 0,-1 1-1 0 0,1-1 0 0 0,-1 0 0 0 0,1 0 1 0 0,-1 0-1 0 0,1 0 0 0 0,-1 1 0 0 0,1-1 0 0 0,0 0 1 0 0,-1 0-1 0 0,1 1 0 0 0,-1-1 0 0 0,1 0 1 0 0,-1 1-1 0 0,1-1 0 0 0,0 0 0 0 0,-1 1 1 0 0,1-1-1 0 0,0 1 0 0 0,-1-1 0 0 0,1 1 1 0 0,0-1-1 0 0,0 1 0 0 0,-1-1 0 0 0,1 0 0 0 0,0 1 1 0 0,0-1-1 0 0,0 1 0 0 0,0 0 0 0 0,0-1 1 0 0,0 1-1 0 0,0-1 0 0 0,0 1 0 0 0,0-1 1 0 0,0 1-1 0 0,0-1 0 0 0,0 1 0 0 0,0 0 0 0 0,-1 28-810 0 0,1-27 873 0 0,2 32-6117 0 0,-1-23 687 0 0,0-5 1666 0 0</inkml:trace>
  <inkml:trace contextRef="#ctx0" brushRef="#br0" timeOffset="9594.09">1304 1455 2192 0 0,'-3'1'8014'0'0,"-5"-5"-4115"0"0,-14-9-2695 0 0,8 4 7 0 0,3 4-1109 0 0,-1 0 1 0 0,0 1-1 0 0,-1 0 1 0 0,1 1-1 0 0,0 0 1 0 0,-1 1-1 0 0,0 0 1 0 0,0 1 0 0 0,-17 1-1 0 0,25 1-166 0 0,1 0 0 0 0,0 1 1 0 0,-1-1-1 0 0,1 1 0 0 0,0 0 0 0 0,0 0 0 0 0,0 0 0 0 0,0 1 1 0 0,1-1-1 0 0,-1 1 0 0 0,1 0 0 0 0,-4 3 0 0 0,-39 46-278 0 0,33-37 386 0 0,11-12-65 0 0,1-1 0 0 0,-1 1 0 0 0,1 0 0 0 0,0 0 0 0 0,0-1 1 0 0,0 1-1 0 0,1 0 0 0 0,-1 0 0 0 0,1 0 0 0 0,-1 0 0 0 0,1 0 0 0 0,0 0 0 0 0,0 0 0 0 0,0-1 1 0 0,1 5-1 0 0,9 50 18 0 0,-6-41 36 0 0,-2-6-27 0 0,0 1 1 0 0,1-1 0 0 0,0 1-1 0 0,9 16 1 0 0,-10-23 14 0 0,0-1-1 0 0,0 1 1 0 0,1-1 0 0 0,-1 1 0 0 0,1-1-1 0 0,0 0 1 0 0,0 0 0 0 0,0 0-1 0 0,1-1 1 0 0,-1 1 0 0 0,0-1 0 0 0,1 0-1 0 0,0 0 1 0 0,6 3 0 0 0,15 6 172 0 0,-19-8-127 0 0,-1 0 0 0 0,0-1 0 0 0,1 0 0 0 0,0 0 0 0 0,-1 0 0 0 0,1-1 0 0 0,0 0-1 0 0,0 0 1 0 0,-1 0 0 0 0,1-1 0 0 0,9 0 0 0 0,-3-1 36 0 0,0 0 0 0 0,1-1-1 0 0,14-4 1 0 0,-22 4-48 0 0,1 0 0 0 0,-1 0 0 0 0,0-1 1 0 0,0 0-1 0 0,0 0 0 0 0,0 0 0 0 0,-1 0 0 0 0,1-1 0 0 0,4-6 0 0 0,-3 5 20 0 0,-1 0 0 0 0,0 0 0 0 0,0-1 0 0 0,-1 0 0 0 0,1 0-1 0 0,-2 0 1 0 0,1-1 0 0 0,-1 0 0 0 0,1 1 0 0 0,-2-1 0 0 0,1 0 0 0 0,-1 0 0 0 0,0 0-1 0 0,-1-1 1 0 0,1 1 0 0 0,-1 0 0 0 0,-1-13 0 0 0,2 0-95 0 0,0-30 55 0 0,-2 47-24 0 0,0 0 0 0 0,0-1 1 0 0,0 1-1 0 0,-1-1 0 0 0,1 1 1 0 0,-1 0-1 0 0,0 0 0 0 0,0-1 1 0 0,0 1-1 0 0,-3-5 1 0 0,-2 3-289 0 0,1-1 0 0 0,-1 1 0 0 0,0 0 0 0 0,0 0 1 0 0,-1 1-1 0 0,1 0 0 0 0,-10-4 0 0 0,-6-4-3668 0 0,3 4-3288 0 0,13 5 5224 0 0,1 1-1367 0 0</inkml:trace>
  <inkml:trace contextRef="#ctx0" brushRef="#br0" timeOffset="10156.7">1017 1617 1648 0 0,'6'-4'7671'0'0,"13"-14"-5919"0"0,-2 2-1705 0 0,73-76 423 0 0,-52 51-2235 0 0,1 2-4521 0 0,-35 35 4093 0 0</inkml:trace>
  <inkml:trace contextRef="#ctx0" brushRef="#br0" timeOffset="10625.39">1204 1431 2328 0 0,'0'5'424'0'0,"0"1"-1"0"0,1-1 1 0 0,0 0-1 0 0,-1 0 1 0 0,2 0-1 0 0,-1 0 1 0 0,1 0-1 0 0,-1 0 1 0 0,1-1-1 0 0,1 1 1 0 0,-1-1-1 0 0,1 1 0 0 0,-1-1 1 0 0,1 0-1 0 0,4 5 1 0 0,-1-3-577 0 0,0-1 1 0 0,0 1 0 0 0,1-1-1 0 0,0 0 1 0 0,0-1-1 0 0,0 0 1 0 0,0 0 0 0 0,11 4-1 0 0,17 9-4330 0 0,-30-14 1962 0 0</inkml:trace>
  <inkml:trace contextRef="#ctx0" brushRef="#br0" timeOffset="12906.27">1064 1832 2609 0 0,'1'0'420'0'0,"0"-1"0"0"0,-1 0 0 0 0,1 1 0 0 0,0-1 0 0 0,0 1 1 0 0,-1-1-1 0 0,1 1 0 0 0,0 0 0 0 0,0-1 0 0 0,0 1 0 0 0,-1 0 1 0 0,1 0-1 0 0,0-1 0 0 0,0 1 0 0 0,0 0 0 0 0,0 0 0 0 0,0 0 1 0 0,0 0-1 0 0,0 0 0 0 0,-1 0 0 0 0,1 0 0 0 0,0 0 0 0 0,0 1 1 0 0,1-1-1 0 0,24 14 856 0 0,-23-12-1323 0 0,0 0-1 0 0,0 0 1 0 0,0 0-1 0 0,0-1 1 0 0,0 1-1 0 0,0-1 1 0 0,0 0-1 0 0,0 0 0 0 0,0 0 1 0 0,1 0-1 0 0,-1 0 1 0 0,0-1-1 0 0,1 1 1 0 0,4-1-1 0 0,-7-1 68 0 0,18-2 132 0 0,1 0 0 0 0,19 0 0 0 0,-39 3-133 0 0,0 3 15 0 0,-1 1 0 0 0,-1-1 1 0 0,1 1-1 0 0,0-1 0 0 0,-1 0 0 0 0,0 0 1 0 0,0 0-1 0 0,0 0 0 0 0,0 0 0 0 0,0 0 0 0 0,0 0 1 0 0,-1-1-1 0 0,0 1 0 0 0,1-1 0 0 0,-1 0 1 0 0,0 0-1 0 0,-4 3 0 0 0,-18 17-249 0 0,4 5 187 0 0,-55 79-4250 0 0,62-89 4307 0 0,7-8-92 0 0,7-9 83 0 0,0 1 1 0 0,0-1-1 0 0,0 0 1 0 0,0 0-1 0 0,-1 0 1 0 0,1 0-1 0 0,0 0 1 0 0,0 0-1 0 0,0 0 1 0 0,0 0-1 0 0,0 0 1 0 0,0 0-1 0 0,0 0 1 0 0,0 0-1 0 0,0 0 1 0 0,0 1-1 0 0,0-1 1 0 0,0 0-1 0 0,0 0 1 0 0,0 0-1 0 0,0 0 1 0 0,0 0-1 0 0,0 0 1 0 0,0 0-1 0 0,0 0 1 0 0,0 0-1 0 0,0 0 1 0 0,0 1-1 0 0,0-1 1 0 0,0 0-1 0 0,0 0 1 0 0,0 0-1 0 0,0 0 1 0 0,0 0-1 0 0,0 0 1 0 0,0 0-1 0 0,0 0 1 0 0,0 0-1 0 0,0 0 1 0 0,0 0-1 0 0,0 0 1 0 0,1 1-1 0 0,-1-1 0 0 0,0 0 1 0 0,0 0-1 0 0,0 0 1 0 0,0 0-1 0 0,0 0 1 0 0,0 0-1 0 0,0 0 1 0 0,0 0-1 0 0,0 0 1 0 0,0 0-1 0 0,0 0 1 0 0,1 0-1 0 0,-1 0 1 0 0,0 0-1 0 0,0 0 1 0 0,0 0-1 0 0,0 0 1 0 0,0 0-1 0 0,0 0 1 0 0,0 0-1 0 0,0 0 1 0 0,83 4 1294 0 0,34-10-588 0 0,-116 6-657 0 0,0 0 1 0 0,0 0 0 0 0,0 0 0 0 0,-1 0-1 0 0,1 0 1 0 0,0 0 0 0 0,0 0 0 0 0,0-1 0 0 0,0 1-1 0 0,0 0 1 0 0,0 0 0 0 0,0-1 0 0 0,0 1-1 0 0,0-1 1 0 0,0 1 0 0 0,-1-1 0 0 0,2 0 0 0 0,-2 1-30 0 0,1-1 1 0 0,-1 1 0 0 0,0-1-1 0 0,0 1 1 0 0,0-1 0 0 0,1 1-1 0 0,-1-1 1 0 0,0 1-1 0 0,0-1 1 0 0,0 1 0 0 0,0-1-1 0 0,0 1 1 0 0,0-1 0 0 0,0 1-1 0 0,0-1 1 0 0,0 1 0 0 0,0-1-1 0 0,0 1 1 0 0,0-1 0 0 0,0 1-1 0 0,-1-1 1 0 0,1 0 0 0 0,-2-2 61 0 0,1 0 1 0 0,-1 1-1 0 0,1-1 1 0 0,-1 0-1 0 0,0 1 1 0 0,0 0-1 0 0,0-1 0 0 0,-5-3 1 0 0,-69-65 287 0 0,16 13-139 0 0,58 56-415 0 0,0 0 0 0 0,0 0-1 0 0,1-1 1 0 0,-1 1 0 0 0,1-1 0 0 0,-1 1 0 0 0,1-1 0 0 0,0 0 0 0 0,0 1 0 0 0,0-1 0 0 0,0 0-1 0 0,1 0 1 0 0,-1 0 0 0 0,1 1 0 0 0,-1-1 0 0 0,1 0 0 0 0,0 0 0 0 0,0 0 0 0 0,1 0 0 0 0,-1 0-1 0 0,0 0 1 0 0,2-4 0 0 0</inkml:trace>
  <inkml:trace contextRef="#ctx0" brushRef="#br0" timeOffset="13953.46">1161 2108 3009 0 0,'-2'22'7241'0'0,"-3"13"-5753"0"0,-9 76-3060 0 0,14 40-6117 0 0,0-144 5660 0 0</inkml:trace>
  <inkml:trace contextRef="#ctx0" brushRef="#br0" timeOffset="17844.3">1034 2444 1528 0 0,'-3'-13'14479'0'0,"52"22"-13357"0"0,-18-10-1025 0 0,-23 1-19 0 0,0 0 1 0 0,0 0-1 0 0,0-1 0 0 0,1 0 0 0 0,-1-1 1 0 0,0 0-1 0 0,0 0 0 0 0,-1 0 0 0 0,1-1 1 0 0,0 0-1 0 0,8-5 0 0 0,-14 6-71 0 0,0 1 1 0 0,0 0-1 0 0,0 0 0 0 0,0 0 0 0 0,0 0 0 0 0,0 0 0 0 0,0 0 1 0 0,0 0-1 0 0,1 1 0 0 0,-1-1 0 0 0,3 1 0 0 0,-4 0-13 0 0,-1 0-1 0 0,0 0 1 0 0,0 0 0 0 0,0 0-1 0 0,1 0 1 0 0,-1 0-1 0 0,0 0 1 0 0,0 0-1 0 0,1 1 1 0 0,-1-1-1 0 0,0 0 1 0 0,0 0 0 0 0,0 0-1 0 0,0 0 1 0 0,1 1-1 0 0,-1-1 1 0 0,0 0-1 0 0,0 0 1 0 0,0 0-1 0 0,0 1 1 0 0,0-1 0 0 0,0 0-1 0 0,0 0 1 0 0,0 1-1 0 0,1-1 1 0 0,-1 0-1 0 0,0 0 1 0 0,0 0-1 0 0,0 1 1 0 0,0-1 0 0 0,0 0-1 0 0,0 0 1 0 0,0 1-1 0 0,0-1 1 0 0,-7 19-582 0 0,4-15 70 0 0</inkml:trace>
  <inkml:trace contextRef="#ctx0" brushRef="#br0" timeOffset="18766.71">1281 2429 2625 0 0,'1'2'6742'0'0,"5"4"-4467"0"0,-8 0-2073 0 0,1 0 0 0 0,-1-1 0 0 0,0 1-1 0 0,-1-1 1 0 0,0 1 0 0 0,1-1-1 0 0,-2 0 1 0 0,-5 8 0 0 0,-3 5-26 0 0,-1 2 120 0 0,-27 33 0 0 0,30-41-430 0 0,0 0 1 0 0,0 1 0 0 0,1 0-1 0 0,1 1 1 0 0,0 0 0 0 0,-8 22-1 0 0,15-31-2886 0 0</inkml:trace>
  <inkml:trace contextRef="#ctx0" brushRef="#br0" timeOffset="19485.39">968 2489 4225 0 0,'0'-8'4854'0'0,"10"-13"-1989"0"0,0 9-2020 0 0,-10 12-815 0 0,0 0-1 0 0,0 0 0 0 0,0 0 0 0 0,0 0 1 0 0,1 0-1 0 0,-1 0 0 0 0,0-1 0 0 0,0 1 1 0 0,0 0-1 0 0,0 0 0 0 0,0 0 0 0 0,1 0 1 0 0,-1 0-1 0 0,0 0 0 0 0,0 0 0 0 0,0 0 1 0 0,0 0-1 0 0,1 0 0 0 0,-1 1 0 0 0,0-1 1 0 0,0 0-1 0 0,0 0 0 0 0,0 0 0 0 0,0 0 1 0 0,0 0-1 0 0,1 0 0 0 0,-1 0 0 0 0,0 0 1 0 0,0 0-1 0 0,0 0 0 0 0,0 0 1 0 0,0 1-1 0 0,0-1 0 0 0,0 0 0 0 0,1 0 1 0 0,-1 0-1 0 0,0 0 0 0 0,0 0 0 0 0,0 0 1 0 0,0 1-1 0 0,0-1 0 0 0,0 0 0 0 0,0 0 1 0 0,0 0-1 0 0,0 0 0 0 0,0 1 0 0 0,0-1 1 0 0,0 0-1 0 0,0 0 0 0 0,0 0 0 0 0,0 0 1 0 0,0 0-1 0 0,0 1 0 0 0,0-1 0 0 0,0 0 1 0 0,0 0-1 0 0,0 0 0 0 0,0 0 0 0 0,0 0 1 0 0,0 1-1 0 0,0-1 0 0 0,0 0 1 0 0,-1 0-1 0 0,3 6 6 0 0,0 0 0 0 0,0-1 1 0 0,0 1-1 0 0,0-1 0 0 0,1 1 0 0 0,0-1 1 0 0,0 0-1 0 0,5 6 0 0 0,2 4 23 0 0,4 6 63 0 0,28 34 0 0 0,-28-39-740 0 0,-1 1-1 0 0,-1 0 1 0 0,12 22-1 0 0,-22-34-2610 0 0</inkml:trace>
  <inkml:trace contextRef="#ctx0" brushRef="#br0" timeOffset="20697.68">880 2586 3521 0 0,'0'0'102'0'0,"0"0"1"0"0,0 0-1 0 0,-1 0 0 0 0,1 0 1 0 0,0-1-1 0 0,0 1 1 0 0,0 0-1 0 0,0 0 0 0 0,-1 0 1 0 0,1 0-1 0 0,0 0 1 0 0,0 0-1 0 0,-1 0 0 0 0,1 0 1 0 0,0 0-1 0 0,0 0 1 0 0,0 0-1 0 0,-1 0 0 0 0,1 0 1 0 0,0 0-1 0 0,0 0 1 0 0,-1 0-1 0 0,1 0 0 0 0,0 0 1 0 0,0 0-1 0 0,0 0 1 0 0,-1 0-1 0 0,1 0 0 0 0,0 0 1 0 0,0 0-1 0 0,0 0 1 0 0,-1 0-1 0 0,1 1 0 0 0,0-1 1 0 0,0 0-1 0 0,0 0 1 0 0,0 0-1 0 0,-1 0 0 0 0,1 0 1 0 0,0 1-1 0 0,0-1 1 0 0,0 0-1 0 0,-8 15 3304 0 0,2 15-1272 0 0,10 52-2147 0 0,-2-54-713 0 0,-1 0 0 0 0,-1 0 0 0 0,-4 37 1 0 0,4-58-2465 0 0</inkml:trace>
  <inkml:trace contextRef="#ctx0" brushRef="#br0" timeOffset="21251.41">895 2562 3977 0 0,'-1'0'195'0'0,"0"0"0"0"0,0 1 0 0 0,1-1 0 0 0,-1 0 0 0 0,0 1 0 0 0,1-1 0 0 0,-1 1 0 0 0,1-1 0 0 0,-1 1 0 0 0,0-1 0 0 0,1 1 0 0 0,-1-1 0 0 0,1 1 0 0 0,-1-1 0 0 0,1 1 0 0 0,0 0 0 0 0,-1-1 0 0 0,0 2 0 0 0,7 7 2865 0 0,20 2-206 0 0,-1-6-2672 0 0,48 17 0 0 0,-64-19-173 0 0,-1 0 1 0 0,1 2 0 0 0,-1-1-1 0 0,0 1 1 0 0,0 0 0 0 0,-1 0 0 0 0,1 1-1 0 0,11 12 1 0 0,5-1 498 0 0,-9-11-2578 0 0,-4-7-6982 0 0</inkml:trace>
  <inkml:trace contextRef="#ctx0" brushRef="#br0" timeOffset="21798.48">1136 2673 4113 0 0,'-6'6'5540'0'0,"-19"18"-2813"0"0,-152 83-3106 0 0,170-102 196 0 0,-23 18-888 0 0,28-22 761 0 0,1 0-1 0 0,-1 0 1 0 0,1 1 0 0 0,0-1 0 0 0,0 1 0 0 0,-1-1-1 0 0,1 1 1 0 0,0-1 0 0 0,0 1 0 0 0,1 0 0 0 0,-1 0-1 0 0,0-1 1 0 0,0 1 0 0 0,1 0 0 0 0,-1 0-1 0 0,1 2 1 0 0</inkml:trace>
  <inkml:trace contextRef="#ctx0" brushRef="#br0" timeOffset="23064.52">1132 2683 1824 0 0,'-1'4'8591'0'0,"0"0"-6033"0"0,85-43-1785 0 0,-49 23-602 0 0,39-11 0 0 0,-17 13-3978 0 0,-57 14 3763 0 0,1-1-398 0 0,0 1 0 0 0,1-1 1 0 0,-1 0-1 0 0,0 1 0 0 0,0 0 1 0 0,0-1-1 0 0,1 1 0 0 0,-1 0 1 0 0,0-1-1 0 0,1 1 1 0 0,-1 0-1 0 0,0 0 0 0 0,0 0 1 0 0,1 0-1 0 0,-1 0 0 0 0,2 1 1 0 0</inkml:trace>
  <inkml:trace contextRef="#ctx0" brushRef="#br0" timeOffset="23770.57">1171 2688 2553 0 0,'-10'-3'10214'0'0,"20"3"-6403"0"0,-4 2-3815 0 0,-1-1-1 0 0,1 1 0 0 0,0 0 1 0 0,0 0-1 0 0,-1 0 1 0 0,1 1-1 0 0,-1 0 1 0 0,1 0-1 0 0,-1 0 0 0 0,0 1 1 0 0,-1 0-1 0 0,1 0 1 0 0,-1 0-1 0 0,5 6 1 0 0,32 22-149 0 0,7-11 96 0 0,-40-18-10 0 0,1 0-1 0 0,-1 0 0 0 0,0 1 0 0 0,-1 0 1 0 0,1 1-1 0 0,12 9 0 0 0,-4-4-2654 0 0,-15-10 2457 0 0,-1 0 0 0 0,1 0 0 0 0,-1 0-1 0 0,0 0 1 0 0,1 0 0 0 0,-1 1 0 0 0,1-1-1 0 0,-1 0 1 0 0,1 0 0 0 0,-1 0 0 0 0,1-1-1 0 0,-1 1 1 0 0,1 0 0 0 0,-1 0 0 0 0,1 0-1 0 0,-1 0 1 0 0,1 0 0 0 0,-1 0 0 0 0,1-1-1 0 0,-1 1 1 0 0,1 0 0 0 0,-1 0 0 0 0,0-1-1 0 0,1 1 1 0 0,-1 0 0 0 0,0-1 0 0 0,1 1-1 0 0,-1 0 1 0 0,0-1 0 0 0,1 1 0 0 0,-1-1-1 0 0,0 1 1 0 0,1 0 0 0 0,-1-1 0 0 0,0 0-1 0 0</inkml:trace>
  <inkml:trace contextRef="#ctx0" brushRef="#br0" timeOffset="24173.8">1427 2573 2521 0 0,'6'18'9025'0'0,"-2"26"-8898"0"0,-3-26 752 0 0,7 115 999 0 0,-5-123-4382 0 0</inkml:trace>
  <inkml:trace contextRef="#ctx0" brushRef="#br0" timeOffset="24720.89">1116 2695 2969 0 0,'0'0'157'0'0,"0"-1"0"0"0,-1 1 1 0 0,1 0-1 0 0,0-1 0 0 0,0 1 0 0 0,0-1 1 0 0,0 1-1 0 0,0 0 0 0 0,0-1 1 0 0,0 1-1 0 0,1-1 0 0 0,-1 1 0 0 0,0 0 1 0 0,0-1-1 0 0,0 1 0 0 0,0-1 1 0 0,0 1-1 0 0,1 0 0 0 0,-1-1 0 0 0,0 1 1 0 0,0 0-1 0 0,1-1 0 0 0,-1 1 1 0 0,0 0-1 0 0,0 0 0 0 0,1-1 1 0 0,-1 1-1 0 0,0 0 0 0 0,1 0 0 0 0,-1-1 1 0 0,0 1-1 0 0,1 0 0 0 0,-1 0 1 0 0,1 0-1 0 0,0 0 5 0 0,-1 0 1 0 0,0 0-1 0 0,1 1 0 0 0,-1-1 1 0 0,1 0-1 0 0,-1 1 1 0 0,0-1-1 0 0,1 0 0 0 0,-1 1 1 0 0,0-1-1 0 0,1 0 1 0 0,-1 1-1 0 0,0-1 0 0 0,0 1 1 0 0,1-1-1 0 0,-1 1 0 0 0,0-1 1 0 0,0 1-1 0 0,0-1 1 0 0,0 0-1 0 0,1 1 0 0 0,-1-1 1 0 0,0 1-1 0 0,0-1 1 0 0,0 1-1 0 0,0-1 0 0 0,0 1 1 0 0,0-1-1 0 0,-1 2 1 0 0,-1 38 145 0 0,1 28 41 0 0,1-62-1555 0 0,1 0 0 0 0,0-1 0 0 0,0 1 1 0 0,1-1-1 0 0,2 8 0 0 0</inkml:trace>
  <inkml:trace contextRef="#ctx0" brushRef="#br0" timeOffset="25392.37">1032 2921 2336 0 0,'-1'8'5431'0'0,"-1"17"-4031"0"0,0 4-1477 0 0,-10 27 338 0 0,7-39-973 0 0,1 1 0 0 0,1 0 0 0 0,-1 29 0 0 0,8-52-2838 0 0</inkml:trace>
  <inkml:trace contextRef="#ctx0" brushRef="#br0" timeOffset="25954.82">1029 2935 4193 0 0,'6'28'4837'0'0,"18"14"-2628"0"0,0 1-728 0 0,-22-34-1354 0 0,-1-6-71 0 0,-1 0 1 0 0,1 0-1 0 0,0-1 0 0 0,0 1 0 0 0,0 0 0 0 0,0 0 0 0 0,0-1 1 0 0,0 1-1 0 0,1 0 0 0 0,-1-1 0 0 0,1 1 0 0 0,0-1 0 0 0,3 4 1 0 0,-3-6-41 0 0,-1-1 0 0 0,0 1 0 0 0,0-1 0 0 0,0 1 0 0 0,1-1 0 0 0,-1 0 0 0 0,0 1 0 0 0,0-1 0 0 0,0 0 1 0 0,0 0-1 0 0,0 0 0 0 0,0 0 0 0 0,0 0 0 0 0,0 0 0 0 0,-1 0 0 0 0,1 0 0 0 0,0 0 0 0 0,0-3 0 0 0,15-27-319 0 0,-11 20-92 0 0,1-2-106 0 0,-5 9 376 0 0,0 1 0 0 0,0 0 0 0 0,1-1-1 0 0,-1 1 1 0 0,1 0 0 0 0,0 0 0 0 0,0 0 0 0 0,0 0 0 0 0,0 0-1 0 0,0 0 1 0 0,1 1 0 0 0,-1-1 0 0 0,5-3 0 0 0,-6 7 130 0 0,0-1 0 0 0,0 1-1 0 0,0-1 1 0 0,-1 1 0 0 0,1-1 0 0 0,0 1 0 0 0,0-1 0 0 0,-1 1 0 0 0,1 0 0 0 0,-1 0 0 0 0,1-1 0 0 0,-1 1 0 0 0,1 0 0 0 0,-1 0 0 0 0,1 0-1 0 0,-1-1 1 0 0,1 1 0 0 0,-1 0 0 0 0,0 0 0 0 0,0 0 0 0 0,0 0 0 0 0,1 0 0 0 0,-1 2 0 0 0,5 23 335 0 0,-5 7 380 0 0,1 3-564 0 0,3-17-5442 0 0</inkml:trace>
  <inkml:trace contextRef="#ctx0" brushRef="#br0" timeOffset="26954.72">1176 2878 3913 0 0,'16'-5'4854'0'0,"-19"4"-2285"0"0,-6 2-1756 0 0,-68-18 1406 0 0,69 17-2258 0 0,0 1 0 0 0,-1-1 0 0 0,1 1 0 0 0,0 1 0 0 0,0 0 0 0 0,0 0 1 0 0,0 0-1 0 0,0 1 0 0 0,0 0 0 0 0,1 1 0 0 0,0-1 0 0 0,-1 1 0 0 0,-11 10 0 0 0,11-9-59 0 0,1 2 1 0 0,-1-1 0 0 0,1 1 0 0 0,1 1 0 0 0,-1-1-1 0 0,1 1 1 0 0,0 0 0 0 0,1 0 0 0 0,0 1-1 0 0,0 0 1 0 0,-4 11 0 0 0,8-16 78 0 0,0 1 1 0 0,0-1-1 0 0,0 0 1 0 0,0 0-1 0 0,1 1 1 0 0,-1-1-1 0 0,1 0 0 0 0,0 0 1 0 0,1 1-1 0 0,-1-1 1 0 0,1 0-1 0 0,0 0 1 0 0,0 1-1 0 0,2 5 0 0 0,0-3 117 0 0,0 0-1 0 0,1-1 0 0 0,0 1 0 0 0,0-1 0 0 0,0 0 1 0 0,1 0-1 0 0,10 9 0 0 0,-4-4 202 0 0,1-2 0 0 0,0 1 0 0 0,1-2 0 0 0,0 0-1 0 0,0 0 1 0 0,0-1 0 0 0,25 8 0 0 0,-32-13-208 0 0,-1-1 1 0 0,0 0-1 0 0,1-1 1 0 0,-1 1-1 0 0,0-1 0 0 0,1 0 1 0 0,-1 0-1 0 0,1-1 0 0 0,-1 0 1 0 0,0 0-1 0 0,1 0 1 0 0,-1 0-1 0 0,7-3 0 0 0,8-5 96 0 0,-1 0-1 0 0,20-12 1 0 0,-17 9-58 0 0,-18 9-61 0 0,0 1 0 0 0,-1-1 0 0 0,1 0-1 0 0,0 0 1 0 0,-1 0 0 0 0,0 0-1 0 0,1-1 1 0 0,-1 0 0 0 0,-1 1 0 0 0,1-1-1 0 0,0 0 1 0 0,-1 0 0 0 0,0 0 0 0 0,0-1-1 0 0,0 1 1 0 0,-1-1 0 0 0,1 1-1 0 0,-1-1 1 0 0,0 1 0 0 0,0-1 0 0 0,-1 0-1 0 0,1 1 1 0 0,-1-1 0 0 0,0 0-1 0 0,0 1 1 0 0,-1-1 0 0 0,0 0 0 0 0,1 1-1 0 0,-3-8 1 0 0,1 5-96 0 0,-1-1-1 0 0,1 0 1 0 0,-1 1-1 0 0,0-1 1 0 0,-1 1 0 0 0,0 0-1 0 0,0 0 1 0 0,-1 1-1 0 0,1-1 1 0 0,-1 1-1 0 0,-1 0 1 0 0,1 0-1 0 0,-1 1 1 0 0,0-1 0 0 0,0 1-1 0 0,-12-6 1 0 0,11 7-1149 0 0,-1 0-1 0 0,0 1 1 0 0,-17-5 0 0 0,-11 5-7545 0 0,28 3 4586 0 0</inkml:trace>
  <inkml:trace contextRef="#ctx0" brushRef="#br0" timeOffset="29345.49">23 1878 1984 0 0,'-1'0'160'0'0,"1"0"-1"0"0,0 0 0 0 0,-1 0 0 0 0,1 0 1 0 0,-1 0-1 0 0,1 0 0 0 0,-1 0 0 0 0,1 0 1 0 0,0 0-1 0 0,-1 0 0 0 0,1 0 0 0 0,-1 0 1 0 0,1 1-1 0 0,-1-1 0 0 0,1 0 0 0 0,0 0 1 0 0,-1 0-1 0 0,1 1 0 0 0,0-1 0 0 0,-1 0 1 0 0,1 1-1 0 0,0-1 0 0 0,-1 0 0 0 0,1 1 1 0 0,0-1-1 0 0,0 0 0 0 0,-1 1 0 0 0,1-1 1 0 0,0 0-1 0 0,0 1 0 0 0,0-1 0 0 0,0 1 1 0 0,-1-1-1 0 0,1 1 0 0 0,0-1 0 0 0,0 0 1 0 0,0 1-1 0 0,0-1 0 0 0,0 1 0 0 0,0-1 1 0 0,0 1-1 0 0,0 0 0 0 0,-5 20 3086 0 0,6 41-3094 0 0,-5 100 141 0 0,1-120-247 0 0,5 53-1 0 0,-1-25-17 0 0,0-51-85 0 0,1 0 0 0 0,1-1-1 0 0,5 20 1 0 0,5 39-118 0 0,-11-6-1669 0 0,3 30-1338 0 0,0-89 2753 0 0,-1-10 2811 0 0,-4-2-2340 0 0,7-1 674 0 0,-1-2-696 0 0,0 0 0 0 0,1 0-1 0 0,-1 1 1 0 0,1 0 0 0 0,0 0 0 0 0,0 1 0 0 0,-1 0-1 0 0,1 0 1 0 0,0 0 0 0 0,0 1 0 0 0,9 0-1 0 0,39-5-8 0 0,-46 4-12 0 0,-1 0 1 0 0,1 0-1 0 0,0 1 1 0 0,0 0-1 0 0,0 1 1 0 0,0 0 0 0 0,-1 0-1 0 0,13 4 1 0 0,-9-2 24 0 0,-1-1-1 0 0,1-1 1 0 0,0 0 0 0 0,13 0 0 0 0,68 0 185 0 0,-32 1-101 0 0,-8-1-82 0 0,79-3 81 0 0,13-17-945 0 0,-141 18 58 0 0,1 1 0 0 0,0 0 1 0 0,-1 0-1 0 0,1 0 0 0 0,-1 1 1 0 0,1-1-1 0 0,5 3 0 0 0,-4-2-1366 0 0</inkml:trace>
  <inkml:trace contextRef="#ctx0" brushRef="#br0" timeOffset="32251.42">1461 2687 24 0 0,'-5'-4'10362'0'0,"5"6"-9952"0"0,5-3 473 0 0,16-2 313 0 0,15-2-1033 0 0,-33 4-141 0 0,0 0 1 0 0,0 0-1 0 0,0 1 0 0 0,0-1 1 0 0,0 1-1 0 0,0 0 0 0 0,0 0 1 0 0,0 0-1 0 0,0 0 0 0 0,1 0 1 0 0,-1 1-1 0 0,0-1 0 0 0,0 1 1 0 0,0 0-1 0 0,0 0 1 0 0,0 0-1 0 0,5 3 0 0 0,-5-3-14 0 0,1 0 1 0 0,0 0-1 0 0,-1 0 0 0 0,1 0 0 0 0,0 0 0 0 0,0-1 0 0 0,-1 0 0 0 0,1 0 1 0 0,0 0-1 0 0,7-1 0 0 0,25 2 46 0 0,-17 2-45 0 0,1-1-1 0 0,-1-1 1 0 0,1 0-1 0 0,0-1 0 0 0,26-5 1 0 0,97-22-9 0 0,34-12-68 0 0,-159 36 86 0 0,17-3 0 0 0,1 1 0 0 0,0 2 1 0 0,45 2-1 0 0,26 14-120 0 0,-35-2 50 0 0,-62-9-25 0 0,1 0-1 0 0,-1-1 1 0 0,1-1-1 0 0,0 1 1 0 0,-1-2-1 0 0,1 1 1 0 0,0-1-1 0 0,-1-1 1 0 0,16-4-1 0 0,-19 5-2114 0 0</inkml:trace>
  <inkml:trace contextRef="#ctx0" brushRef="#br0" timeOffset="33439.11">2542 2632 1504 0 0,'5'-1'2293'0'0,"-1"0"-4612"0"0</inkml:trace>
  <inkml:trace contextRef="#ctx0" brushRef="#br0" timeOffset="34517.25">2600 2620 3649 0 0,'-6'9'7887'0'0,"3"0"-3841"0"0,0-5-2202 0 0,-4-20-998 0 0,-5-19-114 0 0,-28-64-2 0 0,38 93-728 0 0,-1-1 1 0 0,2 1 0 0 0,-1-1 0 0 0,1 0 0 0 0,0 0 0 0 0,0-7 0 0 0,-5-24 15 0 0,-2-6-33 0 0,7 35 13 0 0,0-1 0 0 0,-1 1-1 0 0,0-1 1 0 0,-4-9 0 0 0,-2-22-48 0 0,4 11 10 0 0,3 24-174 0 0,0-1 1 0 0,0 0-1 0 0,1 1 0 0 0,0-1 1 0 0,2-9-1 0 0,-2-27-7207 0 0,-1 27-614 0 0,1 12 5461 0 0</inkml:trace>
  <inkml:trace contextRef="#ctx0" brushRef="#br0" timeOffset="36376.44">2468 1843 2072 0 0,'-2'20'1300'0'0,"2"-20"-1177"0"0,0 0-1 0 0,-1 1 1 0 0,1-1 0 0 0,0 1-1 0 0,0-1 1 0 0,0 0 0 0 0,0 1-1 0 0,0-1 1 0 0,0 1 0 0 0,0-1-1 0 0,0 0 1 0 0,0 1-1 0 0,0-1 1 0 0,0 1 0 0 0,0-1-1 0 0,0 1 1 0 0,0-1 0 0 0,0 0-1 0 0,1 1 1 0 0,-1-1 0 0 0,0 0-1 0 0,0 1 1 0 0,0-1 0 0 0,1 0-1 0 0,-1 1 1 0 0,0-1-1 0 0,0 0 1 0 0,1 1 0 0 0,-1-1-1 0 0,0 0 1 0 0,1 1 0 0 0,-1-1-1 0 0,0 0 1 0 0,1 0 0 0 0,-1 0-1 0 0,0 1 1 0 0,1-1-1 0 0,0 0 1 0 0,4-13 4402 0 0,-7-20-3644 0 0,0 19-498 0 0,9-288 463 0 0,-6 220-815 0 0,0-1-65 0 0,-10-84-1 0 0,-4-161-91 0 0,11 158 234 0 0,-18-86-134 0 0,19 237 27 0 0,-1-131 77 0 0,21-8-1086 0 0,-19 155 898 0 0,1 0 1 0 0,-1-1-1 0 0,0 1 0 0 0,0 0 1 0 0,-1 0-1 0 0,1 0 1 0 0,0 0-1 0 0,-1 0 0 0 0,-2-6 1 0 0,0-7-166 0 0,3 15 273 0 0,0-1 1 0 0,0 1 0 0 0,0 0 0 0 0,-1 0 0 0 0,1 0 0 0 0,0 0 0 0 0,0 0 0 0 0,-1-1 0 0 0,1 1 0 0 0,0 0 0 0 0,-1 0-1 0 0,1 0 1 0 0,-1 0 0 0 0,1 0 0 0 0,-1 0 0 0 0,0 0 0 0 0,0 0 0 0 0,1 0 0 0 0,-1 1 0 0 0,0-1 0 0 0,0 0 0 0 0,0 0-1 0 0,0 1 1 0 0,0-1 0 0 0,0 0 0 0 0,0 1 0 0 0,0-1 0 0 0,0 1 0 0 0,0-1 0 0 0,0 1 0 0 0,0 0 0 0 0,0-1 0 0 0,0 1 0 0 0,0 0-1 0 0,-1 0 1 0 0,1 0 0 0 0,0 0 0 0 0,0 0 0 0 0,-2 0 0 0 0,2 0 41 0 0,1 0 0 0 0,-1-1 0 0 0,1 1 0 0 0,0 0 0 0 0,-1-1 0 0 0,1 1 0 0 0,-1 0 0 0 0,1-1 0 0 0,0 1 1 0 0,-1 0-1 0 0,1-1 0 0 0,0 1 0 0 0,0-1 0 0 0,-1 1 0 0 0,1-1 0 0 0,0 1 0 0 0,0-1 0 0 0,0 1 0 0 0,0 0 0 0 0,-1-1 0 0 0,1 1 0 0 0,0-1 0 0 0,0 1 0 0 0,0-1 0 0 0,0 0 0 0 0,0 1 1 0 0,0-1-1 0 0,0 1 0 0 0,0-1 0 0 0,4-5 1068 0 0,8 11-1175 0 0,-9-3 63 0 0,0 0-1 0 0,1 0 1 0 0,-1 0 0 0 0,1-1-1 0 0,-1 1 1 0 0,1-1 0 0 0,0 0-1 0 0,0 0 1 0 0,0 0 0 0 0,7 0-1 0 0,46 0-44 0 0,-16-2-109 0 0,-17 2 139 0 0,0-2 0 0 0,47-7-1 0 0,-51 6-22 0 0,-13 1 22 0 0,-1 1 0 0 0,1 0-1 0 0,-1 1 1 0 0,0-1-1 0 0,8 3 1 0 0,-9-2-16 0 0,0 0-1 0 0,1-1 1 0 0,-1 1-1 0 0,1-1 1 0 0,-1 0-1 0 0,1 0 1 0 0,-1-1-1 0 0,7-1 1 0 0,-3 0-3 0 0,-1 0 1 0 0,0 0-1 0 0,1 0 1 0 0,-1 1 0 0 0,1 0-1 0 0,-1 1 1 0 0,1 0-1 0 0,0 0 1 0 0,-1 1 0 0 0,1 0-1 0 0,-1 1 1 0 0,0 0-1 0 0,1 0 1 0 0,10 5-1 0 0,-17-7-62 0 0,1 1 0 0 0,-1 0 0 0 0,1-1 0 0 0,-1 0 0 0 0,0 1 0 0 0,1-1 0 0 0,-1 0 0 0 0,1 0 0 0 0,-1 0 0 0 0,1-1 0 0 0,2 0-1 0 0,27-8-5182 0 0,-23 5 2402 0 0,-3 2-52 0 0</inkml:trace>
</inkml:ink>
</file>

<file path=word/ink/ink1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2:19.598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34 3465 0 0,'47'-4'2819'0'0,"-41"2"-2597"0"0,0 1 1 0 0,0 0-1 0 0,0 0 1 0 0,0 1-1 0 0,0 0 1 0 0,0 0-1 0 0,0 0 1 0 0,0 0-1 0 0,0 1 0 0 0,0 0 1 0 0,0 1-1 0 0,8 2 1 0 0,-8-3-42 0 0,50 5 1033 0 0,-12-2-887 0 0,-38-3-278 0 0,1-1-1 0 0,0 0 1 0 0,-1-1 0 0 0,1 1-1 0 0,-1-1 1 0 0,1 0-1 0 0,9-4 1 0 0,-9 3-29 0 0,0 0-1 0 0,0 1 1 0 0,-1 0 0 0 0,1 0 0 0 0,1 0 0 0 0,-1 1-1 0 0,7 1 1 0 0,6 2 46 0 0,0-1 0 0 0,0-1-1 0 0,1 0 1 0 0,-1-1 0 0 0,30-5 0 0 0,-37 4 54 0 0,1 0 0 0 0,0 1 0 0 0,0 0 1 0 0,15 3-1 0 0,-17-1-86 0 0,1-1-1 0 0,0 0 1 0 0,0-1 0 0 0,-1 0 0 0 0,18-3 0 0 0,-5-2 155 0 0,0 2-1 0 0,0 0 1 0 0,27 2 0 0 0,-5-7 370 0 0,-11 1-437 0 0,-22 4-862 0 0,2-1-2014 0 0,-1 6-4601 0 0</inkml:trace>
</inkml:ink>
</file>

<file path=word/ink/ink2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2:26.578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1 1976 0 0,'2'25'1615'0'0,"0"-16"-686"0"0,-1-17 2144 0 0,10-8-439 0 0,-7 14-2263 0 0,-4 13-364 0 0,-4 21-295 0 0,3-16-1855 0 0,-1 0-4077 0 0,1-13 4346 0 0</inkml:trace>
</inkml:ink>
</file>

<file path=word/ink/ink2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2:37.379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710 17 24 0 0,'8'-2'3262'0'0,"-12"-6"-2478"0"0,1 2 612 0 0,15 7-650 0 0,-3 3-1051 0 0,1-2 0 0 0,0 1 1 0 0,15 1-1 0 0,-22-4 218 0 0,1 1 0 0 0,-1-1 0 0 0,0 0 0 0 0,1-1 0 0 0,-1 1 0 0 0,0 0 0 0 0,1-1 0 0 0,-1 0 0 0 0,0 0 0 0 0,0 0 0 0 0,1 0 0 0 0,-1 0-1 0 0,0-1 1 0 0,5-3 0 0 0,-6 3-2005 0 0</inkml:trace>
  <inkml:trace contextRef="#ctx0" brushRef="#br0" timeOffset="2828.4">804 30 1792 0 0,'6'42'1633'0'0,"-4"-27"-1433"0"0,0 0 1 0 0,-1 0 0 0 0,-1 0-1 0 0,0 0 1 0 0,-5 27-1 0 0,0 23 612 0 0,5-36-738 0 0,-2-1 1 0 0,-1 0-1 0 0,-2 1 1 0 0,0-2-1 0 0,-17 48 1 0 0,21-69-45 0 0,-1 0 1 0 0,1 0-1 0 0,0-1 1 0 0,0 1-1 0 0,1 11 1 0 0,-4 18 128 0 0,0-15 82 0 0,1 0-1 0 0,0 22 1 0 0,-5 30 731 0 0,0-19-643 0 0,-6 22 113 0 0,-53 257-165 0 0,62-305-108 0 0,1 1 0 0 0,2-1 1 0 0,1 1-1 0 0,4 52 0 0 0,-1-58 30 0 0,0 0 0 0 0,-2-1 0 0 0,-2 23 0 0 0,0-23-120 0 0,2 0-1 0 0,0 0 0 0 0,5 32 0 0 0,7 67 325 0 0,-3-14-276 0 0,11 135 359 0 0,-20-221-457 0 0,-6 205 173 0 0,-1-53-360 0 0,4-27 283 0 0,1 70-148 0 0,15 39 69 0 0,-15-101-133 0 0,1 11 64 0 0,3-117-22 0 0,-2-24 29 0 0,1 1 0 0 0,7 38 0 0 0,-4-36-122 0 0,-1 1 1 0 0,-1-1-1 0 0,-5 53 1 0 0,1-13 149 0 0,2-53-166 0 0,0 13-1849 0 0,3-10-3621 0 0</inkml:trace>
  <inkml:trace contextRef="#ctx0" brushRef="#br0" timeOffset="5969.03">295 2357 1664 0 0,'0'-1'152'0'0,"1"1"0"0"0,0-1-1 0 0,0 1 1 0 0,0-1-1 0 0,0 1 1 0 0,0 0 0 0 0,0 0-1 0 0,0-1 1 0 0,0 1-1 0 0,0 0 1 0 0,0 0 0 0 0,0 0-1 0 0,0 0 1 0 0,0 0-1 0 0,-1 0 1 0 0,1 0 0 0 0,0 0-1 0 0,2 1 1 0 0,-18-2 1735 0 0,12 0-1875 0 0,1 0 0 0 0,-1 1 0 0 0,0 0 0 0 0,0 0 0 0 0,0 0-1 0 0,0 0 1 0 0,1 0 0 0 0,-1 1 0 0 0,0-1 0 0 0,0 1 0 0 0,0-1 0 0 0,1 1 0 0 0,-1 0 0 0 0,0 0-1 0 0,1 1 1 0 0,-1-1 0 0 0,1 0 0 0 0,-1 1 0 0 0,1 0 0 0 0,0-1 0 0 0,0 1 0 0 0,0 0 0 0 0,0 0 0 0 0,0 0-1 0 0,0 0 1 0 0,0 1 0 0 0,0-1 0 0 0,1 0 0 0 0,0 1 0 0 0,-1-1 0 0 0,1 1 0 0 0,0 0 0 0 0,0-1-1 0 0,0 1 1 0 0,0 0 0 0 0,0 4 0 0 0,-2 6-27 0 0,1 1 0 0 0,1 0 0 0 0,0 0 0 0 0,0-1 0 0 0,2 1 0 0 0,2 18 0 0 0,-2-26 43 0 0,0 0 0 0 0,0 0 0 0 0,1 0 0 0 0,0 0 0 0 0,0 0 0 0 0,1-1 0 0 0,0 1 0 0 0,0-1 0 0 0,0 1 0 0 0,1-1 0 0 0,-1 0 0 0 0,1 0 0 0 0,0-1 0 0 0,1 1 0 0 0,-1-1 0 0 0,7 5 0 0 0,-7-6 36 0 0,-1-1 0 0 0,1 0 0 0 0,0 0 0 0 0,0 0 0 0 0,0 0 0 0 0,1 0 0 0 0,-1-1 0 0 0,0 1 0 0 0,1-1 0 0 0,-1-1 0 0 0,1 1 0 0 0,-1 0 0 0 0,1-1 0 0 0,-1 0 0 0 0,1 0 0 0 0,-1-1 0 0 0,1 1 0 0 0,-1-1 0 0 0,1 0 0 0 0,-1 0 0 0 0,0 0 0 0 0,1-1 0 0 0,7-3 0 0 0,-7 2-53 0 0,-1 0-1 0 0,1 0 1 0 0,-1 0-1 0 0,1-1 1 0 0,-1 1 0 0 0,0-1-1 0 0,0 0 1 0 0,-1-1-1 0 0,1 1 1 0 0,-1-1-1 0 0,0 1 1 0 0,0-1-1 0 0,0 0 1 0 0,-1 0 0 0 0,3-7-1 0 0,-3 6 9 0 0,1-1-1 0 0,-1 1 1 0 0,0-1-1 0 0,-1 1 1 0 0,1-1-1 0 0,-1 0 1 0 0,-1 1-1 0 0,1-1 1 0 0,-1 0-1 0 0,0 0 1 0 0,-1 1-1 0 0,-1-11 1 0 0,0 14 74 0 0,1 0 0 0 0,-1-1 0 0 0,0 1 1 0 0,0 0-1 0 0,0 1 0 0 0,0-1 0 0 0,-1 0 1 0 0,1 0-1 0 0,-5-3 0 0 0,4 4-8 0 0,0-1 0 0 0,0 0 0 0 0,0-1-1 0 0,0 1 1 0 0,0 0 0 0 0,1-1 0 0 0,-3-4 0 0 0,3 4-32 0 0,0 1 1 0 0,0 0-1 0 0,0-1 1 0 0,0 1 0 0 0,-1 1-1 0 0,1-1 1 0 0,-1 0-1 0 0,0 0 1 0 0,0 1-1 0 0,0 0 1 0 0,0 0 0 0 0,0-1-1 0 0,-1 2 1 0 0,1-1-1 0 0,-1 0 1 0 0,1 1-1 0 0,-1-1 1 0 0,-4 0 0 0 0,5 1-294 0 0,0 0 0 0 0,0 1 1 0 0,-1-1-1 0 0,1 1 0 0 0,0 0 1 0 0,0-1-1 0 0,0 1 0 0 0,-1 1 1 0 0,1-1-1 0 0,0 0 0 0 0,0 1 1 0 0,-1 0-1 0 0,1-1 1 0 0,0 1-1 0 0,0 1 0 0 0,0-1 1 0 0,0 0-1 0 0,0 1 0 0 0,1-1 1 0 0,-1 1-1 0 0,-5 4 0 0 0,1 4-3667 0 0,6-7 1725 0 0</inkml:trace>
  <inkml:trace contextRef="#ctx0" brushRef="#br0" timeOffset="6531.49">243 2562 1144 0 0,'15'-8'5584'0'0,"0"-11"-3850"0"0,11-31-3475 0 0,-18 34 1272 0 0,26-37-3312 0 0,-32 50 2022 0 0</inkml:trace>
  <inkml:trace contextRef="#ctx0" brushRef="#br0" timeOffset="7235.18">266 2447 2401 0 0,'1'1'93'0'0,"-1"-1"1"0"0,0 1 0 0 0,0 0 0 0 0,1-1 0 0 0,-1 1 0 0 0,1 0 0 0 0,-1-1 0 0 0,0 1 0 0 0,1-1 0 0 0,-1 1-1 0 0,1-1 1 0 0,-1 1 0 0 0,1-1 0 0 0,0 1 0 0 0,-1-1 0 0 0,1 1 0 0 0,-1-1 0 0 0,1 0 0 0 0,0 1 0 0 0,-1-1-1 0 0,1 0 1 0 0,0 1 0 0 0,-1-1 0 0 0,1 0 0 0 0,0 0 0 0 0,0 0 0 0 0,-1 0 0 0 0,1 0 0 0 0,0 0 0 0 0,0 0 0 0 0,-1 0-1 0 0,1 0 1 0 0,0 0 0 0 0,0 0 0 0 0,-1 0 0 0 0,1-1 0 0 0,0 1 0 0 0,-1 0 0 0 0,1 0 0 0 0,0-1 0 0 0,-1 1-1 0 0,1 0 1 0 0,0-2 0 0 0,36-23 621 0 0,-19 12-2209 0 0,-16 12 1272 0 0,20-11-669 0 0,-22 12 881 0 0,0 0 1 0 0,1 0-1 0 0,-1-1 0 0 0,1 1 0 0 0,-1 0 0 0 0,1 0 1 0 0,-1 0-1 0 0,0-1 0 0 0,1 1 0 0 0,-1 0 0 0 0,1-1 1 0 0,-1 1-1 0 0,0 0 0 0 0,1-1 0 0 0,-1 1 1 0 0,0 0-1 0 0,0-1 0 0 0,1 1 0 0 0,-1-1 0 0 0,0 1 1 0 0,0 0-1 0 0,0-1 0 0 0,1 1 0 0 0,-1-1 0 0 0,0 1 1 0 0,0-1-1 0 0,0 1 0 0 0,0-1 0 0 0,0 1 0 0 0,0-1 1 0 0,0 1-1 0 0,0-1 0 0 0,0 1 0 0 0,0-1 0 0 0,0 1 1 0 0,0 0-1 0 0,0-1 0 0 0,-1 0 0 0 0,1 1 15 0 0,0 0 0 0 0,-1 0 0 0 0,1 0 0 0 0,0 0 0 0 0,-1 0 0 0 0,1-1 0 0 0,-1 2-1 0 0,1-1 1 0 0,0 0 0 0 0,-1 0 0 0 0,1 0 0 0 0,0 0 0 0 0,-1 0 0 0 0,1 0 0 0 0,0 0 0 0 0,-1 0 0 0 0,1 0-1 0 0,0 1 1 0 0,-1-1 0 0 0,1 0 0 0 0,0 0 0 0 0,0 0 0 0 0,-1 1 0 0 0,1-1 0 0 0,0 0 0 0 0,0 0 0 0 0,-1 1-1 0 0,1-1 1 0 0,0 0 0 0 0,0 0 0 0 0,0 1 0 0 0,-1-1 0 0 0,1 0 0 0 0,0 1 0 0 0,0-1 0 0 0,0 0-1 0 0,0 1 1 0 0,0-1 0 0 0,0 0 0 0 0,0 1 0 0 0,0-1 0 0 0,0 1 0 0 0,0-1 0 0 0,-7 20 565 0 0,6-18-705 0 0,-4 20 468 0 0,5-18-244 0 0,-1 0-1 0 0,0 1 0 0 0,-1-1 0 0 0,1 1 0 0 0,-1-1 0 0 0,1 0 1 0 0,-1 0-1 0 0,0 0 0 0 0,-5 6 0 0 0,7-10-167 0 0,-3-6-2903 0 0</inkml:trace>
  <inkml:trace contextRef="#ctx0" brushRef="#br0" timeOffset="8188.36">73 2681 1720 0 0,'0'6'342'0'0,"0"0"-1"0"0,0 0 0 0 0,0 0 0 0 0,0 0 1 0 0,1 0-1 0 0,2 7 0 0 0,1 22-213 0 0,-5-6-1266 0 0,-5 34 1 0 0</inkml:trace>
  <inkml:trace contextRef="#ctx0" brushRef="#br0" timeOffset="8610.17">12 2672 2745 0 0,'-10'-4'3709'0'0,"10"4"-3666"0"0,0 0 0 0 0,0-1 0 0 0,0 1 0 0 0,0 0 0 0 0,0 0 0 0 0,0 0 0 0 0,0 0 0 0 0,-1 0-1 0 0,1 0 1 0 0,0-1 0 0 0,0 1 0 0 0,0 0 0 0 0,0 0 0 0 0,0 0 0 0 0,0 0 0 0 0,0-1 0 0 0,0 1 0 0 0,0 0 0 0 0,0 0 0 0 0,0 0-1 0 0,0 0 1 0 0,0-1 0 0 0,0 1 0 0 0,0 0 0 0 0,0 0 0 0 0,0 0 0 0 0,0 0 0 0 0,0 0 0 0 0,0-1 0 0 0,0 1 0 0 0,0 0 0 0 0,0 0 0 0 0,0 0-1 0 0,0 0 1 0 0,1-1 0 0 0,-1 1 0 0 0,0 0 0 0 0,0 0 0 0 0,0 0 0 0 0,0 0 0 0 0,0 0 0 0 0,0 0 0 0 0,0 0 0 0 0,1-1 0 0 0,-1 1-1 0 0,0 0 1 0 0,0 0 0 0 0,0 0 0 0 0,0 0 0 0 0,1 0 0 0 0,-1 0 0 0 0,0 0 0 0 0,0 0 0 0 0,0 0 0 0 0,0 0 0 0 0,1 0 0 0 0,-1 0-1 0 0,0 0 1 0 0,0 0 0 0 0,0 0 0 0 0,0 0 0 0 0,1 0 0 0 0,-1 0 0 0 0,0 0 0 0 0,0 0 0 0 0,0 0 0 0 0,1 0 0 0 0,5 0-31 0 0,1-1 0 0 0,0 1 0 0 0,0 1 1 0 0,-1-1-1 0 0,1 1 0 0 0,0 0 0 0 0,-1 1 0 0 0,1 0 1 0 0,-1 0-1 0 0,1 0 0 0 0,-1 1 0 0 0,0-1 0 0 0,6 5 1 0 0,38 12-6607 0 0,-45-18 4276 0 0</inkml:trace>
  <inkml:trace contextRef="#ctx0" brushRef="#br0" timeOffset="9829.5">340 2658 2545 0 0,'0'8'3499'0'0,"0"22"-1835"0"0,1 83-1849 0 0,-1-109-158 0 0,1 0 265 0 0,0-5 98 0 0,-1 1 1 0 0,0-1 0 0 0,1 1 0 0 0,-1-1-1 0 0,0 1 1 0 0,1-1 0 0 0,-1 1 0 0 0,1-1-1 0 0,-1 1 1 0 0,1 0 0 0 0,-1-1 0 0 0,1 1-1 0 0,-1 0 1 0 0,1-1 0 0 0,-1 1 0 0 0,1 0-1 0 0,-1 0 1 0 0,1 0 0 0 0,-1 0 0 0 0,1-1 0 0 0,0 1-1 0 0,-1 0 1 0 0,1 0 0 0 0,-1 0 0 0 0,1 0-1 0 0,0 0 1 0 0,-1 0 0 0 0,1 0 0 0 0,-1 0-1 0 0,1 1 1 0 0,-1-1 0 0 0,1 0 0 0 0,0 0-1 0 0,-1 0 1 0 0,1 1 0 0 0,0-1 0 0 0,3 2-32 0 0,0-2 0 0 0,0 1 0 0 0,0 0 0 0 0,1-1 0 0 0,-1 0 0 0 0,0 0 0 0 0,0 0 0 0 0,0 0 0 0 0,0-1 0 0 0,1 1-1 0 0,-1-1 1 0 0,0 0 0 0 0,4-2 0 0 0,-3 1 2 0 0,1 1 0 0 0,-1-1 0 0 0,1 1 0 0 0,0 1-1 0 0,0-1 1 0 0,-1 1 0 0 0,8 0 0 0 0,-9 1-7 0 0,1-1 0 0 0,0 0 1 0 0,0 0-1 0 0,-1-1 1 0 0,1 1-1 0 0,0-1 0 0 0,-1 0 1 0 0,1 0-1 0 0,-1-1 1 0 0,1 1-1 0 0,-1-1 0 0 0,5-3 1 0 0,31-8-6 0 0,-37 13-22 0 0,-1 0 1 0 0,0 0 0 0 0,1 0 0 0 0,-1 0-1 0 0,0 0 1 0 0,1 1 0 0 0,-1-1 0 0 0,0 1-1 0 0,0 0 1 0 0,1 0 0 0 0,-1 0 0 0 0,3 1 0 0 0,-3 0 3 0 0,0-1 0 0 0,0 0 0 0 0,0-1 1 0 0,0 1-1 0 0,0 0 0 0 0,0 0 1 0 0,0-1-1 0 0,0 1 0 0 0,0-1 1 0 0,1 0-1 0 0,-1 0 0 0 0,0 0 0 0 0,0 0 1 0 0,0 0-1 0 0,0 0 0 0 0,5-1 1 0 0,0 0 50 0 0,0 0-864 0 0</inkml:trace>
</inkml:ink>
</file>

<file path=word/ink/ink2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0:40.319"/>
    </inkml:context>
    <inkml:brush xml:id="br0">
      <inkml:brushProperty name="width" value="0.05" units="cm"/>
      <inkml:brushProperty name="height" value="0.05" units="cm"/>
      <inkml:brushProperty name="color" value="#004F8B"/>
    </inkml:brush>
  </inkml:definitions>
  <inkml:trace contextRef="#ctx0" brushRef="#br0">0 1 2601 0 0,'4'-1'4393'0'0,"-3"1"-4264"0"0,3 16 1995 0 0,-2 20-1599 0 0,-5 70-1 0 0,0-21-2623 0 0,3-66 128 0 0,1 1-1 0 0,5 25 1 0 0,-6-41 64 0 0</inkml:trace>
  <inkml:trace contextRef="#ctx0" brushRef="#br0" timeOffset="594.08">8 524 2080 0 0,'2'35'3933'0'0,"8"17"-2353"0"0,2 15-474 0 0,-5 20-1585 0 0,-4-30-5166 0 0,-3-51 3558 0 0</inkml:trace>
  <inkml:trace contextRef="#ctx0" brushRef="#br0" timeOffset="1111.62">16 1040 3249 0 0,'-6'35'8516'0'0,"6"2"-7880"0"0,0 103-1547 0 0,3-48-8140 0 0,-3-84 7052 0 0</inkml:trace>
  <inkml:trace contextRef="#ctx0" brushRef="#br0" timeOffset="1627.23">25 1611 2817 0 0,'-5'79'6143'0'0,"3"-49"-4436"0"0,0 41 1 0 0,4-44-1184 0 0,0 26-2919 0 0,-5 1-5470 0 0,3-48 5778 0 0</inkml:trace>
  <inkml:trace contextRef="#ctx0" brushRef="#br0" timeOffset="132686.61">50 1630 3705 0 0,'-2'-1'2101'0'0,"2"1"-2078"0"0,0-1 0 0 0,-1 1 1 0 0,1 0-1 0 0,-1 0 0 0 0,1 0 0 0 0,-1-1 1 0 0,1 1-1 0 0,0 0 0 0 0,-1 0 0 0 0,1 0 1 0 0,-1 0-1 0 0,1 0 0 0 0,-1 0 0 0 0,1 0 1 0 0,-1 0-1 0 0,1 0 0 0 0,-1 0 0 0 0,1 0 1 0 0,0 0-1 0 0,-1 0 0 0 0,1 0 0 0 0,-1 1 1 0 0,1-1-1 0 0,-1 0 0 0 0,1 0 0 0 0,0 0 1 0 0,-1 1-1 0 0,1-1 0 0 0,-1 0 0 0 0,1 1 1 0 0,0-1-1 0 0,-1 0 0 0 0,1 1 1 0 0,0-1-1 0 0,0 0 0 0 0,-1 1 0 0 0,1-1 1 0 0,0 0-1 0 0,0 1 0 0 0,-1-1 0 0 0,1 1 1 0 0,0-1-1 0 0,0 1 0 0 0,0-1 0 0 0,0 0 1 0 0,0 1-1 0 0,0-1 0 0 0,0 1 0 0 0,-1-1 1 0 0,1 1-1 0 0,1-1 0 0 0,-1 1 0 0 0,0 0 1 0 0,0 0 78 0 0,-1 0 0 0 0,1 0 0 0 0,0 0 1 0 0,0 0-1 0 0,-1 0 0 0 0,1-1 0 0 0,0 1 1 0 0,-1 0-1 0 0,1 0 0 0 0,-1 0 1 0 0,1 0-1 0 0,-1-1 0 0 0,0 1 0 0 0,1 0 1 0 0,-1-1-1 0 0,0 1 0 0 0,1 0 1 0 0,-1-1-1 0 0,0 1 0 0 0,0-1 0 0 0,0 1 1 0 0,0 0-1 0 0,-8 5 483 0 0,33-1 393 0 0,-18-3-990 0 0,1 0 0 0 0,-1 0 1 0 0,1-1-1 0 0,12 2 0 0 0,1-6 49 0 0,-10 1 0 0 0,0 1-1 0 0,-1 0 0 0 0,1 1 1 0 0,17 1-1 0 0,-26-1 14 0 0,0 0-1 0 0,0 0 1 0 0,1 1 0 0 0,-1-1 0 0 0,0 0-1 0 0,0 0 1 0 0,0 0 0 0 0,1-1 0 0 0,-1 1-1 0 0,0 0 1 0 0,0 0 0 0 0,0-1-1 0 0,0 1 1 0 0,0 0 0 0 0,1-1 0 0 0,-1 1-1 0 0,0-1 1 0 0,0 0 0 0 0,0 1 0 0 0,0-1-1 0 0,0 0 1 0 0,-1 0 0 0 0,1 1-1 0 0,0-1 1 0 0,0 0 0 0 0,0 0 0 0 0,0-2-1 0 0,-2 10-262 0 0,3-6-155 0 0,8-1 409 0 0,-9-1-2 0 0,0 1 0 0 0,0-1 0 0 0,0 1 1 0 0,0-1-1 0 0,0 1 0 0 0,0-1 0 0 0,-1 0 0 0 0,1 0 0 0 0,0 1 0 0 0,0-1 0 0 0,-1 0 0 0 0,1 0 0 0 0,-1 0 0 0 0,1 0 0 0 0,0 1 0 0 0,-1-1 1 0 0,0 0-1 0 0,1 0 0 0 0,-1 0 0 0 0,0 0 0 0 0,1 0 0 0 0,-1 0 0 0 0,0 0 0 0 0,0-2 0 0 0,1 0 68 0 0,0 1 1 0 0,-1-1-1 0 0,0 0 0 0 0,1 0 0 0 0,-1 1 0 0 0,0-1 1 0 0,0 0-1 0 0,-2-5 0 0 0,-2-2-71 0 0,0 0 0 0 0,1 1 0 0 0,0-2 0 0 0,0 1 0 0 0,1 0 0 0 0,1 0 0 0 0,-1-1 0 0 0,2 1 0 0 0,-1-1 0 0 0,2 1 0 0 0,-1-1 0 0 0,1 1 0 0 0,5-20 0 0 0,-3 23 444 0 0</inkml:trace>
  <inkml:trace contextRef="#ctx0" brushRef="#br0" timeOffset="133858.56">227 1243 3649 0 0,'0'-4'299'0'0,"0"3"-287"0"0,0 1 0 0 0,0-1-1 0 0,0 1 1 0 0,0-1 0 0 0,0 1 0 0 0,0-1-1 0 0,0 0 1 0 0,0 1 0 0 0,-1-1 0 0 0,1 1-1 0 0,0-1 1 0 0,0 1 0 0 0,0-1 0 0 0,-1 1-1 0 0,1-1 1 0 0,0 1 0 0 0,0-1 0 0 0,-1 1-1 0 0,1-1 1 0 0,0 1 0 0 0,-1-1-1 0 0,1 1 1 0 0,-1-1 0 0 0,1 1 0 0 0,-1 0-1 0 0,1-1 1 0 0,-1 1 0 0 0,-1-2 80 0 0,1 1-1 0 0,-1 0 1 0 0,0 0 0 0 0,1 0-1 0 0,-1 0 1 0 0,0 0 0 0 0,0 0-1 0 0,1 0 1 0 0,-1 1-1 0 0,0-1 1 0 0,0 0 0 0 0,0 1-1 0 0,0 0 1 0 0,0-1 0 0 0,0 1-1 0 0,0 0 1 0 0,0 0 0 0 0,0 0-1 0 0,0 1 1 0 0,0-1 0 0 0,0 0-1 0 0,0 1 1 0 0,0-1 0 0 0,0 1-1 0 0,0 0 1 0 0,0-1 0 0 0,1 1-1 0 0,-1 0 1 0 0,0 0 0 0 0,1 0-1 0 0,-1 0 1 0 0,-2 3 0 0 0,-2-1 242 0 0,-5 4-138 0 0,0-1-1 0 0,1 1 1 0 0,-18 16-1 0 0,26-21-180 0 0,0 1 0 0 0,0-1-1 0 0,0 1 1 0 0,0 0 0 0 0,0-1-1 0 0,0 1 1 0 0,1 0 0 0 0,-1 0-1 0 0,1 0 1 0 0,0 0-1 0 0,0 1 1 0 0,0-1 0 0 0,0 0-1 0 0,0 0 1 0 0,1 1 0 0 0,-1-1-1 0 0,1 0 1 0 0,0 1 0 0 0,1 3-1 0 0,-1-3 37 0 0,0 1 0 0 0,0-1 0 0 0,1 0 0 0 0,0 1 0 0 0,0-1 0 0 0,0 0 0 0 0,0 0 0 0 0,1 0 0 0 0,0 0 0 0 0,-1 0 0 0 0,2 0 0 0 0,-1-1 0 0 0,0 1 0 0 0,1-1 0 0 0,-1 1 0 0 0,1-1 0 0 0,0 0 0 0 0,0 0 0 0 0,0 0 0 0 0,1 0 0 0 0,-1-1 0 0 0,1 1 0 0 0,-1-1 0 0 0,1 0 0 0 0,0 0 0 0 0,0 0 0 0 0,0-1 0 0 0,0 1 0 0 0,8 1 0 0 0,-6-3 28 0 0,1 1-1 0 0,-1-1 1 0 0,1-1 0 0 0,-1 1-1 0 0,0-1 1 0 0,1 0 0 0 0,-1 0 0 0 0,0-1-1 0 0,1 0 1 0 0,-1 0 0 0 0,0 0-1 0 0,0-1 1 0 0,-1 0 0 0 0,1 0 0 0 0,8-6-1 0 0,-1-1 75 0 0,-1 0 0 0 0,0 0-1 0 0,-1-1 1 0 0,0-1-1 0 0,12-16 1 0 0,-23 26-62 0 0,1 1 1 0 0,-1 0-1 0 0,0 0 1 0 0,0 0-1 0 0,0 0 0 0 0,0-1 1 0 0,0 1-1 0 0,0 0 1 0 0,0 0-1 0 0,0 0 1 0 0,0 0-1 0 0,0-1 0 0 0,-1 1 1 0 0,1 0-1 0 0,-1 0 1 0 0,1 0-1 0 0,-1 0 0 0 0,1 0 1 0 0,-1 0-1 0 0,1 0 1 0 0,-2-2-1 0 0,-19-26 34 0 0,16 22-277 0 0,2 3 87 0 0,0 0-1 0 0,-1 0 0 0 0,1 1 0 0 0,-1-1 1 0 0,0 1-1 0 0,0 0 0 0 0,0 0 0 0 0,-1 0 1 0 0,1 0-1 0 0,-1 1 0 0 0,1 0 0 0 0,-1 0 1 0 0,0 0-1 0 0,-9-2 0 0 0,11 3-104 0 0,-1 1 1 0 0,0-1-1 0 0,1 1 0 0 0,-1 0 1 0 0,0 0-1 0 0,1 0 0 0 0,-1 1 0 0 0,0-1 1 0 0,-3 2-1 0 0,3-1-351 0 0,1 0 1 0 0,0 1-1 0 0,1-1 1 0 0,-1 1-1 0 0,0-1 1 0 0,0 1-1 0 0,0 0 1 0 0,1 0-1 0 0,-1 0 1 0 0,1 0-1 0 0,-3 3 1 0 0,-8 8-2699 0 0,8-8 1247 0 0</inkml:trace>
  <inkml:trace contextRef="#ctx0" brushRef="#br0" timeOffset="134405.37">132 1352 2489 0 0,'30'-27'4769'0'0,"24"-18"-8493"0"0,-44 36 2784 0 0,-7 7-1110 0 0</inkml:trace>
  <inkml:trace contextRef="#ctx0" brushRef="#br0" timeOffset="135062.21">160 1259 2913 0 0,'5'2'3574'0'0,"13"6"-3093"0"0,-6-2-532 0 0,-10-5 46 0 0,-1-1-1 0 0,1 0 0 0 0,0 0 0 0 0,0 0 0 0 0,-1 0 0 0 0,1 0 0 0 0,0 0 0 0 0,0 0 0 0 0,-1 0 0 0 0,1-1 0 0 0,0 1 0 0 0,-1-1 0 0 0,1 1 0 0 0,0-1 0 0 0,-1 0 0 0 0,1 0 0 0 0,-1 0 0 0 0,1 0 0 0 0,-1 0 0 0 0,1 0 0 0 0,-1 0 0 0 0,0 0 0 0 0,0 0 0 0 0,1 0 0 0 0,-1-1 0 0 0,0 1 1 0 0,0-1-1 0 0,0 1 0 0 0,0-1 0 0 0,-1 1 0 0 0,1-1 0 0 0,0 1 0 0 0,0-4 0 0 0,-27 46-564 0 0,8-10-1707 0 0,9-18 683 0 0</inkml:trace>
  <inkml:trace contextRef="#ctx0" brushRef="#br0" timeOffset="135781.34">398 1431 3465 0 0,'-2'-5'3392'0'0,"-1"19"-1739"0"0,1-6-1496 0 0,0 1 1 0 0,1-1 0 0 0,0 0-1 0 0,0 1 1 0 0,1-1-1 0 0,0 0 1 0 0,0 1-1 0 0,3 9 1 0 0,-1 27-6077 0 0</inkml:trace>
  <inkml:trace contextRef="#ctx0" brushRef="#br0" timeOffset="136203.17">301 1393 4041 0 0,'1'0'240'0'0,"-1"-1"0"0"0,1 1 1 0 0,0 0-1 0 0,0-1 0 0 0,-1 1 1 0 0,1-1-1 0 0,0 1 0 0 0,0 0 1 0 0,0 0-1 0 0,-1 0 0 0 0,1-1 1 0 0,0 1-1 0 0,0 0 0 0 0,0 0 1 0 0,0 0-1 0 0,0 0 0 0 0,-1 0 0 0 0,1 0 1 0 0,0 1-1 0 0,0-1 0 0 0,1 0 1 0 0,21 3 1868 0 0,-5 0-1687 0 0,0-1-1 0 0,0-1 0 0 0,0-1 1 0 0,24-3-1 0 0,-3-2-3468 0 0,-4-4-4296 0 0,-27 6 4621 0 0</inkml:trace>
</inkml:ink>
</file>

<file path=word/ink/ink2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3:11.918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153 14 2745 0 0,'0'-1'188'0'0,"0"1"0"0"0,-1-1 1 0 0,1 0-1 0 0,-1 0 0 0 0,0 0 1 0 0,1 1-1 0 0,-1-1 0 0 0,0 0 1 0 0,1 1-1 0 0,-1-1 0 0 0,0 1 1 0 0,0-1-1 0 0,1 0 1 0 0,-1 1-1 0 0,0 0 0 0 0,0-1 1 0 0,0 1-1 0 0,0 0 0 0 0,0-1 1 0 0,0 1-1 0 0,0 0 0 0 0,1 0 1 0 0,-1 0-1 0 0,0-1 0 0 0,0 1 1 0 0,-2 1-1 0 0,0-2-289 0 0,1 1 0 0 0,-1 0 0 0 0,0 0 0 0 0,0 0 0 0 0,0 0 0 0 0,1 1 0 0 0,-1-1 0 0 0,0 1 0 0 0,0-1 0 0 0,-4 3 0 0 0,-1 1 116 0 0,-2 1 140 0 0,0 0 0 0 0,0 1 0 0 0,1 0 0 0 0,0 0 0 0 0,0 1 0 0 0,1 0 0 0 0,-10 9 0 0 0,17-13-167 0 0,1-1 0 0 0,-1 1 0 0 0,0-1 0 0 0,1 1 0 0 0,-1-1 0 0 0,1 1 0 0 0,0 0 0 0 0,0-1 0 0 0,0 1 0 0 0,0 0 0 0 0,0-1 0 0 0,1 1 0 0 0,-1-1 0 0 0,1 1 1 0 0,-1-1-1 0 0,1 1 0 0 0,2 4 0 0 0,0-1 61 0 0,-1-1 1 0 0,1 1-1 0 0,0-1 1 0 0,0 0 0 0 0,0 1-1 0 0,7 6 1 0 0,-8-10-71 0 0,0 0-1 0 0,1 0 1 0 0,-1-1 0 0 0,0 1 0 0 0,1-1 0 0 0,-1 0 0 0 0,1 0 0 0 0,-1 0-1 0 0,1 0 1 0 0,-1 0 0 0 0,1-1 0 0 0,0 1 0 0 0,-1-1 0 0 0,1 1-1 0 0,0-1 1 0 0,-1 0 0 0 0,1 0 0 0 0,3-1 0 0 0,-2 1-614 0 0,0-1 1 0 0,-1 0-1 0 0,1 1 1 0 0,0-2-1 0 0,-1 1 0 0 0,1 0 1 0 0,5-4-1 0 0,-4 2-1560 0 0</inkml:trace>
  <inkml:trace contextRef="#ctx0" brushRef="#br0" timeOffset="343.71">85 102 4025 0 0,'13'0'3244'0'0,"-8"1"-3110"0"0,0 1-1 0 0,0 0 0 0 0,0 0 1 0 0,0 0-1 0 0,0 1 1 0 0,-1-1-1 0 0,9 7 0 0 0,-7 6 3137 0 0,-2-4-4293 0 0</inkml:trace>
  <inkml:trace contextRef="#ctx0" brushRef="#br0" timeOffset="1218.75">303 79 4177 0 0,'-2'-1'212'0'0,"1"1"0"0"0,-1-1 0 0 0,1 1 0 0 0,-1-1 0 0 0,0 0-1 0 0,1 1 1 0 0,0-1 0 0 0,-1 0 0 0 0,1 0 0 0 0,-1 0 0 0 0,1 0 0 0 0,0 0 0 0 0,-2-3 0 0 0,1 3 155 0 0,0-1-1 0 0,0 0 1 0 0,1 1-1 0 0,-1-1 1 0 0,0 1 0 0 0,-1 0-1 0 0,1-1 1 0 0,0 1 0 0 0,-5-1-1 0 0,5 2-455 0 0,-1 0 0 0 0,0 0 0 0 0,1 0 0 0 0,-1 0 0 0 0,0 1 0 0 0,1-1 0 0 0,-1 1 0 0 0,0 0 0 0 0,1 0 0 0 0,-1 0 0 0 0,1 0 0 0 0,-1 0 0 0 0,1 1-1 0 0,0-1 1 0 0,0 1 0 0 0,-1-1 0 0 0,1 1 0 0 0,0 0 0 0 0,0 0 0 0 0,1 0 0 0 0,-4 3 0 0 0,4-4 134 0 0,0 1 1 0 0,-1 0-1 0 0,1-1 0 0 0,0 1 1 0 0,0 0-1 0 0,0 0 0 0 0,0-1 1 0 0,0 1-1 0 0,0 0 0 0 0,0 0 1 0 0,1 0-1 0 0,-1 0 1 0 0,1 0-1 0 0,0 0 0 0 0,-1 1 1 0 0,1-1-1 0 0,0 0 0 0 0,0 0 1 0 0,0 0-1 0 0,1 0 0 0 0,-1 0 1 0 0,0 0-1 0 0,1 0 0 0 0,-1 0 1 0 0,1 0-1 0 0,0 0 0 0 0,0 0 1 0 0,1 2-1 0 0,-2-3-35 0 0,1 0 0 0 0,-1 0 1 0 0,1 0-1 0 0,0-1 0 0 0,-1 1 0 0 0,1 0 0 0 0,0-1 0 0 0,0 1 0 0 0,-1-1 0 0 0,1 1 0 0 0,0-1 1 0 0,0 1-1 0 0,0-1 0 0 0,0 1 0 0 0,0-1 0 0 0,0 0 0 0 0,-1 1 0 0 0,1-1 0 0 0,0 0 1 0 0,0 0-1 0 0,0 0 0 0 0,0 0 0 0 0,0 0 0 0 0,0 0 0 0 0,0 0 0 0 0,1 0 0 0 0,1-1 0 0 0,-1 0 0 0 0,1 0 0 0 0,-1 0-1 0 0,1 0 1 0 0,-1 0 0 0 0,0-1 0 0 0,0 1-1 0 0,0-1 1 0 0,4-3 0 0 0,0 0-97 0 0,0-1 1 0 0,-1 0-1 0 0,0-1 0 0 0,0 1 0 0 0,6-13 1 0 0,-9 15-216 0 0,0 0 1 0 0,-1 0-1 0 0,1-1 1 0 0,-1 1-1 0 0,0-1 0 0 0,0 1 1 0 0,1-7-1 0 0,-21 60 2659 0 0,18-46-2082 0 0,-7 24 1018 0 0,8-27-1240 0 0,0 1-1 0 0,-1 0 0 0 0,1 0 0 0 0,0-1 0 0 0,0 1 1 0 0,0 0-1 0 0,-1 0 0 0 0,1-1 0 0 0,0 1 0 0 0,0 0 1 0 0,0 0-1 0 0,0 0 0 0 0,0-1 0 0 0,0 1 1 0 0,1 0-1 0 0,-1 0 0 0 0,0 0 0 0 0,0-1 0 0 0,0 1 1 0 0,1 0-1 0 0,-1 0 0 0 0,0-1 0 0 0,1 1 1 0 0,0 0-1 0 0,0-1-25 0 0,0 0-1 0 0,0 0 1 0 0,0 0 0 0 0,0-1 0 0 0,0 1-1 0 0,0-1 1 0 0,0 1 0 0 0,0-1 0 0 0,0 1 0 0 0,0-1-1 0 0,0 1 1 0 0,0-1 0 0 0,0 0 0 0 0,0 0 0 0 0,-1 1-1 0 0,1-1 1 0 0,1-2 0 0 0,17-20-621 0 0,-12 14 160 0 0,1 0 36 0 0,17-19-641 0 0,-23 26 1004 0 0,-1 1 0 0 0,0 0 0 0 0,1 0 0 0 0,-1 0 0 0 0,1 0 1 0 0,-1 0-1 0 0,1 0 0 0 0,0 0 0 0 0,-1 0 0 0 0,1 1 0 0 0,0-1 1 0 0,-1 0-1 0 0,1 1 0 0 0,0 0 0 0 0,0-1 0 0 0,2 1 1 0 0,-3 0 72 0 0,0 1 0 0 0,0 0 0 0 0,0-1 1 0 0,-1 1-1 0 0,1-1 0 0 0,0 1 1 0 0,0 0-1 0 0,-1 0 0 0 0,1-1 1 0 0,0 1-1 0 0,-1 0 0 0 0,1 0 1 0 0,0 0-1 0 0,-1 0 0 0 0,0 0 0 0 0,1 0 1 0 0,-1 0-1 0 0,1 0 0 0 0,-1 0 1 0 0,0 0-1 0 0,0 0 0 0 0,0 0 1 0 0,1 0-1 0 0,-1 0 0 0 0,0 1 1 0 0,2 34 1147 0 0,-2-29-848 0 0,0-3-93 0 0,2 18 601 0 0,-2-22-826 0 0,0 1 1 0 0,0-1 0 0 0,0 1 0 0 0,0-1 0 0 0,0 1 0 0 0,0 0 0 0 0,0-1 0 0 0,0 1 0 0 0,0-1-1 0 0,0 1 1 0 0,1 0 0 0 0,-1-1 0 0 0,0 1 0 0 0,0-1 0 0 0,1 1 0 0 0,-1-1 0 0 0,0 1 0 0 0,1-1-1 0 0,-1 1 1 0 0,1-1 0 0 0,-1 0 0 0 0,0 1 0 0 0,1-1 0 0 0,-1 0 0 0 0,2 1 0 0 0,-12-5-2396 0 0,-4-2-4051 0 0,9 6 2309 0 0</inkml:trace>
</inkml:ink>
</file>

<file path=word/ink/ink2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3:17.436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1866 468 2353 0 0,'5'-3'603'0'0,"-1"-1"1895"0"0,-15-1-1012 0 0,-12 7-571 0 0,21-1-829 0 0,-1-1-1 0 0,1 1 0 0 0,-1-1 0 0 0,1 1 0 0 0,0-1 0 0 0,-1 0 1 0 0,1 0-1 0 0,-1 0 0 0 0,-2-1 0 0 0,-27 1 187 0 0,31 0-271 0 0,0 0 0 0 0,0 0-1 0 0,0 0 1 0 0,0 0 0 0 0,0 0 0 0 0,0 0-1 0 0,0 1 1 0 0,0-1 0 0 0,0 0-1 0 0,0 1 1 0 0,1-1 0 0 0,-1 1 0 0 0,0-1-1 0 0,0 1 1 0 0,0-1 0 0 0,1 1-1 0 0,-1 0 1 0 0,0-1 0 0 0,1 1-1 0 0,-1 0 1 0 0,0-1 0 0 0,1 1 0 0 0,-1 0-1 0 0,1 0 1 0 0,-1 0 0 0 0,1 0-1 0 0,0 0 1 0 0,-1-1 0 0 0,1 1 0 0 0,0 0-1 0 0,-1 2 1 0 0,27 33 487 0 0,-25-35-459 0 0,1 0-1 0 0,0-1 1 0 0,0 1 0 0 0,0 0-1 0 0,0 0 1 0 0,0-1-1 0 0,0 1 1 0 0,0-1 0 0 0,0 0-1 0 0,0 0 1 0 0,0 1 0 0 0,0-1-1 0 0,0 0 1 0 0,3-1-1 0 0,30-4 873 0 0,8-16-579 0 0,-41 20-264 0 0,-1 0-1 0 0,1 0 1 0 0,-1 0 0 0 0,1 0-1 0 0,-1 0 1 0 0,1 0-1 0 0,-1 0 1 0 0,0 0 0 0 0,0 0-1 0 0,0-1 1 0 0,1 1-1 0 0,-1-1 1 0 0,-1 1 0 0 0,1-1-1 0 0,0 1 1 0 0,0-1 0 0 0,0 1-1 0 0,-1-1 1 0 0,1 0-1 0 0,-1 1 1 0 0,1-1 0 0 0,-1 0-1 0 0,0 1 1 0 0,0-1-1 0 0,0-2 1 0 0,-8-9-569 0 0,-15 4-6234 0 0,16 8 4276 0 0,2 0 122 0 0</inkml:trace>
  <inkml:trace contextRef="#ctx0" brushRef="#br0" timeOffset="626.1">1773 488 1952 0 0,'-3'1'6625'0'0,"2"-13"-5073"0"0,-1-4-1456 0 0,1 0 0 0 0,0-31 1 0 0,0-13-385 0 0,1 45 10 0 0,-1 1 0 0 0,2-1-1 0 0,0 1 1 0 0,1 0 0 0 0,6-25 0 0 0,13-32-6259 0 0,-19 65 4893 0 0</inkml:trace>
  <inkml:trace contextRef="#ctx0" brushRef="#br0" timeOffset="1267.14">1906 487 1720 0 0,'0'0'770'0'0,"3"-34"1842"0"0,9-114-832 0 0,-1 16-4529 0 0,-8 77 430 0 0,-3 46 729 0 0</inkml:trace>
  <inkml:trace contextRef="#ctx0" brushRef="#br0" timeOffset="1954.61">1802 115 2689 0 0,'0'3'223'0'0,"-1"0"1"0"0,1 0 0 0 0,0 0-1 0 0,0 0 1 0 0,0 0 0 0 0,0 0 0 0 0,1 0-1 0 0,-1 0 1 0 0,1 0 0 0 0,2 5 0 0 0,-3-7-5 0 0,1 5 228 0 0,0 0-1 0 0,1 0 0 0 0,0-1 1 0 0,0 1-1 0 0,1-1 0 0 0,-1 1 1 0 0,1-1-1 0 0,6 8 0 0 0,-8-11-425 0 0,1-1 0 0 0,-1 0 0 0 0,1 1 0 0 0,-1-1 0 0 0,1 0 0 0 0,-1 0 0 0 0,1 0 0 0 0,0 0 0 0 0,0 0 0 0 0,-1 0 0 0 0,1-1 0 0 0,0 1 0 0 0,0-1 0 0 0,0 1 0 0 0,0-1 0 0 0,0 0 0 0 0,0 1-1 0 0,-1-1 1 0 0,1 0 0 0 0,0 0 0 0 0,0-1 0 0 0,0 1 0 0 0,0 0 0 0 0,0-1 0 0 0,0 1 0 0 0,0-1 0 0 0,0 1 0 0 0,-1-1 0 0 0,1 0 0 0 0,0 0 0 0 0,2-1 0 0 0,1-1 7 0 0,0-1-1 0 0,0 0 1 0 0,-1 1 0 0 0,1-1-1 0 0,-1-1 1 0 0,0 1 0 0 0,0-1-1 0 0,-1 1 1 0 0,1-1 0 0 0,-1 0-1 0 0,0-1 1 0 0,4-8 0 0 0,-5 10-20 0 0,0 0 1 0 0,-1 0 0 0 0,1-1-1 0 0,-1 1 1 0 0,0 0-1 0 0,0-1 1 0 0,0 1 0 0 0,0-1-1 0 0,-1 1 1 0 0,0-1-1 0 0,0 1 1 0 0,0-1 0 0 0,-1 1-1 0 0,1-1 1 0 0,-1 1-1 0 0,0-1 1 0 0,-2-5 0 0 0,2 9 52 0 0,1 0-1 0 0,-1 0 1 0 0,0 0 0 0 0,1 0 0 0 0,-1 0 0 0 0,0 0 0 0 0,1 0 0 0 0,-1 1 0 0 0,0-1 0 0 0,0 0 0 0 0,0 0 0 0 0,1 1 0 0 0,-1-1-1 0 0,0 1 1 0 0,0-1 0 0 0,0 1 0 0 0,0-1 0 0 0,0 1 0 0 0,0-1 0 0 0,-1 1 0 0 0,1 0 0 0 0,0 0 0 0 0,-2-1 0 0 0,1 1-84 0 0,-1 0 0 0 0,0 1 0 0 0,1-1 0 0 0,-1 1 0 0 0,1-1 0 0 0,-1 1 0 0 0,1 0 0 0 0,-1 0 0 0 0,1 0 0 0 0,-3 2 0 0 0,-6 4-435 0 0,0 0-1 0 0,1 1 1 0 0,-12 11-1 0 0,17-15 394 0 0,-29 36-3971 0 0,22-25 1295 0 0,8-9 612 0 0</inkml:trace>
  <inkml:trace contextRef="#ctx0" brushRef="#br0" timeOffset="3987.19">1268 890 2088 0 0,'5'-9'4673'0'0,"-17"9"562"0"0,9 1-4904 0 0,-1-1 1 0 0,1 0 0 0 0,0 1 0 0 0,-1-2 0 0 0,1 1 0 0 0,-1 0-1 0 0,1-1 1 0 0,0 1 0 0 0,-5-2 0 0 0,-8-3-260 0 0,1 1-1 0 0,-1 0 1 0 0,0 1-1 0 0,-1 1 1 0 0,1 1 0 0 0,0 0-1 0 0,0 1 1 0 0,-17 2-1 0 0,-48-2 137 0 0,17-6-160 0 0,24 2 44 0 0,-78 2 0 0 0,77 5-94 0 0,-36 2-26 0 0,24-3 61 0 0,-75-3 15 0 0,113 2-600 0 0,-8 0-2985 0 0,12-7-5349 0 0</inkml:trace>
  <inkml:trace contextRef="#ctx0" brushRef="#br0" timeOffset="5377.96">391 699 2000 0 0,'15'-60'5158'0'0,"-8"47"-4067"0"0,1 15-342 0 0,-7 0-739 0 0,0-1 0 0 0,0 1 0 0 0,-1-1 0 0 0,1 0 0 0 0,0 1 1 0 0,0 0-1 0 0,-1-1 0 0 0,1 1 0 0 0,-1-1 0 0 0,1 1 0 0 0,-1 0 0 0 0,0 0 0 0 0,1 2 0 0 0,-3 29 385 0 0,-5 32 0 0 0,0-3-1681 0 0,9-54-887 0 0</inkml:trace>
  <inkml:trace contextRef="#ctx0" brushRef="#br0" timeOffset="6503.11">430 356 3241 0 0,'-4'16'5348'0'0,"2"-8"-5180"0"0,1 0 1 0 0,-1 0-1 0 0,-1-1 0 0 0,0 1 1 0 0,0-1-1 0 0,-7 14 0 0 0,-12 9-1683 0 0,-32 60 0 0 0,62-101-3035 0 0,-7 7 2763 0 0</inkml:trace>
  <inkml:trace contextRef="#ctx0" brushRef="#br0" timeOffset="7128.17">471 337 3169 0 0,'-5'5'2985'0'0,"-3"25"-2808"0"0,7-23 99 0 0,1 1 1 0 0,0 0 0 0 0,0 0 0 0 0,1-1-1 0 0,0 1 1 0 0,0 0 0 0 0,1-1 0 0 0,0 1-1 0 0,0-1 1 0 0,5 10 0 0 0,1-1 306 0 0,0 0 0 0 0,1-1 1 0 0,16 20-1 0 0,-23-33-492 0 0,-1 0 1 0 0,1 1 0 0 0,-1-1-1 0 0,0 1 1 0 0,1-1-1 0 0,-1 1 1 0 0,0 0-1 0 0,0-1 1 0 0,-1 1 0 0 0,1 0-1 0 0,0 5 1 0 0,-1-8-55 0 0,0 1 1 0 0,0 0-1 0 0,0 0 1 0 0,-1-1-1 0 0,1 1 0 0 0,0 0 1 0 0,0 0-1 0 0,0-1 1 0 0,-1 1-1 0 0,1 0 1 0 0,0-1-1 0 0,-1 1 1 0 0,1 0-1 0 0,-1-1 1 0 0,1 1-1 0 0,-1-1 1 0 0,1 1-1 0 0,-1-1 0 0 0,1 1 1 0 0,-1-1-1 0 0,0 1 1 0 0,1-1-1 0 0,-1 1 1 0 0,0-1-1 0 0,1 0 1 0 0,-1 1-1 0 0,0-1 1 0 0,1 0-1 0 0,-1 1 1 0 0,0-1-1 0 0,0 0 1 0 0,1 0-1 0 0,-1 0 0 0 0,0 0 1 0 0,0 0-1 0 0,1 0 1 0 0,-1 0-1 0 0,0 0 1 0 0,0 0-1 0 0,1 0 1 0 0,-1 0-1 0 0,0-1 1 0 0,-1 0-1 0 0,-56-12 634 0 0,49 10-750 0 0,-1 0 0 0 0,0 0 0 0 0,0 1 1 0 0,0 0-1 0 0,0 1 0 0 0,0 0 0 0 0,0 1 0 0 0,0 0 1 0 0,0 0-1 0 0,0 1 0 0 0,-12 2 0 0 0,17 0 85 0 0</inkml:trace>
  <inkml:trace contextRef="#ctx0" brushRef="#br0" timeOffset="8550.01">437 360 1912 0 0,'-2'5'11596'0'0,"-3"-8"-11719"0"0,-4-4 294 0 0,-1-1 1 0 0,1 1 0 0 0,1-1-1 0 0,-10-11 1 0 0,13 14-74 0 0,0 0-1 0 0,0 1 1 0 0,0-1 0 0 0,-1 1-1 0 0,0 1 1 0 0,-6-4 0 0 0,7 4-182 0 0,0 1 1 0 0,0-1 0 0 0,0 0 0 0 0,1-1 0 0 0,-1 1-1 0 0,1-1 1 0 0,0 0 0 0 0,-4-5 0 0 0,-6-6-944 0 0,14 14 1005 0 0,-1 1 0 0 0,1 0 0 0 0,0 0 0 0 0,0 0 0 0 0,0 0 0 0 0,-1 0 0 0 0,1 0 0 0 0,0 0 0 0 0,0 0 0 0 0,-1 0 1 0 0,1 0-1 0 0,0 0 0 0 0,0 0 0 0 0,0 0 0 0 0,-1 0 0 0 0,1 0 0 0 0,0 0 0 0 0,0 0 0 0 0,0 1 0 0 0,-1-1 0 0 0,1 0 0 0 0,0 0 0 0 0,0 0 0 0 0,0 0 0 0 0,-1 0 1 0 0,1 0-1 0 0,0 0 0 0 0,0 1 0 0 0,0-1 0 0 0,0 0 0 0 0,0 0 0 0 0,-1 0 0 0 0,1 0 0 0 0,0 1 0 0 0,0-1 0 0 0,0 0 0 0 0,0 0 0 0 0,0 0 0 0 0,0 1 0 0 0,0-1 0 0 0,0 0 1 0 0,-3 38-766 0 0,3-28 920 0 0,-6 118-41 0 0,5-111-624 0 0,1-10 1308 0 0,8-16 85 0 0,-4 3-789 0 0,1 0-114 0 0,0 1 0 0 0,1-1-1 0 0,-1 1 1 0 0,1 0 0 0 0,1 0-1 0 0,-1 1 1 0 0,1-1 0 0 0,-1 1-1 0 0,1 1 1 0 0,0 0 0 0 0,9-4-1 0 0,-14 7 36 0 0,-1 1-1 0 0,1-1 1 0 0,-1 0-1 0 0,0 0 1 0 0,1 1-1 0 0,-1-1 1 0 0,0 0-1 0 0,1 1 1 0 0,-1 0-1 0 0,0-1 1 0 0,1 1-1 0 0,-1 0 1 0 0,0 0-1 0 0,0-1 1 0 0,0 1-1 0 0,0 0 1 0 0,2 2 0 0 0,-3-3 0 0 0,1 1 0 0 0,-1 0 0 0 0,1-1 0 0 0,-1 1 0 0 0,1 0 0 0 0,-1-1 0 0 0,1 1 0 0 0,0-1 0 0 0,-1 1 0 0 0,1-1 0 0 0,0 1 0 0 0,-1-1 0 0 0,1 0 0 0 0,0 1 0 0 0,0-1 0 0 0,0 0 0 0 0,-1 0 0 0 0,1 1 0 0 0,0-1 0 0 0,0 0 0 0 0,0 0 0 0 0,-1 0 0 0 0,1 0 0 0 0,0 0 0 0 0,0 0 0 0 0,0 0 0 0 0,0 0 0 0 0,-1 0 0 0 0,1-1 0 0 0,0 1 0 0 0,0 0 0 0 0,0-1 0 0 0,-1 1 0 0 0,1 0 0 0 0,0-1 0 0 0,0 1 0 0 0,-1-1 0 0 0,1 1 0 0 0,0-1 0 0 0,-1 1 0 0 0,1-1 0 0 0,-1 1 0 0 0,1-1 0 0 0,-1 0 0 0 0,1 1 0 0 0,-1-1 0 0 0,1 0 0 0 0,-1 1 0 0 0,1-1 0 0 0,-1 0 0 0 0,0 0 0 0 0,1 0 0 0 0,0-1-504 0 0,0 0-1 0 0,0 0 1 0 0,0 1 0 0 0,0-1-1 0 0,0 0 1 0 0,-1 0 0 0 0,1 0-1 0 0,0 0 1 0 0,-1 0-1 0 0,0 0 1 0 0,1 0 0 0 0,-1 0-1 0 0,0 0 1 0 0,0 0 0 0 0,0 0-1 0 0,0 0 1 0 0,0 0 0 0 0,-1-3-1 0 0,-1 0-1428 0 0</inkml:trace>
  <inkml:trace contextRef="#ctx0" brushRef="#br0" timeOffset="9487.41">253 302 2336 0 0,'0'0'49'0'0,"0"0"0"0"0,0 0 0 0 0,0 0 0 0 0,1 0 0 0 0,-1 0 0 0 0,0 0 0 0 0,0 0 0 0 0,0 0 0 0 0,1 0 0 0 0,-1 0 0 0 0,0 0 0 0 0,0 0 0 0 0,0 0 0 0 0,0 0 0 0 0,0 0 0 0 0,1 0 0 0 0,-1 0 0 0 0,0 1-1 0 0,0-1 1 0 0,0 0 0 0 0,0 0 0 0 0,0 0 0 0 0,1 0 0 0 0,-1 0 0 0 0,0 0 0 0 0,0 0 0 0 0,0 1 0 0 0,0-1 0 0 0,0 0 0 0 0,0 0 0 0 0,0 0 0 0 0,0 0 0 0 0,0 1 0 0 0,1-1 0 0 0,-1 0 0 0 0,0 0 0 0 0,0 0-1 0 0,0 0 1 0 0,0 1 0 0 0,0-1 0 0 0,0 0 0 0 0,0 0 0 0 0,0 0 0 0 0,0 1 0 0 0,-6 9 2108 0 0,5-8-2043 0 0,0-1 0 0 0,0 0 0 0 0,0 1 0 0 0,-1-1 0 0 0,1 0 0 0 0,0 1 0 0 0,-1-1 0 0 0,1 0-1 0 0,-1 0 1 0 0,1 0 0 0 0,-1-1 0 0 0,0 1 0 0 0,-1 1 0 0 0,-4-2 184 0 0,0 0 0 0 0,0-1 0 0 0,1 1 0 0 0,-1-1 0 0 0,0-1 0 0 0,1 1 0 0 0,-1-1-1 0 0,1 0 1 0 0,-12-6 0 0 0,11 5-348 0 0,-1 0-1 0 0,1 1 0 0 0,0 0 1 0 0,-1 0-1 0 0,1 0 0 0 0,-14 0 1 0 0,18 2-4 0 0,1 0 1 0 0,-1 1-1 0 0,1-1 1 0 0,0 1-1 0 0,0 0 1 0 0,-1 0-1 0 0,1 0 1 0 0,0 0-1 0 0,0 0 1 0 0,0 0 0 0 0,0 0-1 0 0,0 1 1 0 0,0-1-1 0 0,0 1 1 0 0,0-1-1 0 0,1 1 1 0 0,-1 0-1 0 0,1 0 1 0 0,-1 0-1 0 0,1 0 1 0 0,-2 3-1 0 0,3-5 29 0 0,0 0 15 0 0,0 1 0 0 0,0-1 0 0 0,0 0 1 0 0,0 0-1 0 0,0 0 0 0 0,0 0 0 0 0,1 0 0 0 0,-1 1 0 0 0,0-1 0 0 0,0 0 0 0 0,0 0 0 0 0,0 0 0 0 0,0 0 0 0 0,1 0 0 0 0,-1 0 0 0 0,0 0 1 0 0,0 0-1 0 0,0 0 0 0 0,0 0 0 0 0,1 0 0 0 0,-1 0 0 0 0,0 0 0 0 0,0 0 0 0 0,0 0 0 0 0,0 0 0 0 0,1 0 0 0 0,-1 0 0 0 0,0 0 0 0 0,0 0 0 0 0,0 0 1 0 0,1 0-1 0 0,-1 0 0 0 0,0 0 0 0 0,0 0 0 0 0,0 0 0 0 0,0 0 0 0 0,0 0 0 0 0,1 0 0 0 0,-1-1 0 0 0,0 1 0 0 0,0 0 0 0 0,0 0 0 0 0,0 0 1 0 0,0 0-1 0 0,0 0 0 0 0,1-1 0 0 0,-1 1 0 0 0,0 0 0 0 0,0 0 0 0 0,2 8-153 0 0,0 0 0 0 0,0 0 0 0 0,-1 0 0 0 0,-1 0 0 0 0,1 0 0 0 0,-1 1 1 0 0,0-1-1 0 0,-2 11 0 0 0,0 11 275 0 0,-3 14 5 0 0,4-38-702 0 0,-1 1 0 0 0,1 0 0 0 0,1 0 0 0 0,-1-1 0 0 0,1 1 0 0 0,0 0 0 0 0,1 0 0 0 0,0 0 0 0 0,2 9 0 0 0,-1-12-1234 0 0</inkml:trace>
  <inkml:trace contextRef="#ctx0" brushRef="#br0" timeOffset="10378.03">12 511 3193 0 0,'-1'1'72'0'0,"0"1"1"0"0,0-1 0 0 0,0 0 0 0 0,0 1-1 0 0,0-1 1 0 0,1 1 0 0 0,-1-1-1 0 0,0 1 1 0 0,1-1 0 0 0,-1 1 0 0 0,1-1-1 0 0,-1 1 1 0 0,1-1 0 0 0,0 1-1 0 0,0 0 1 0 0,0-1 0 0 0,0 1 0 0 0,0 0-1 0 0,0-1 1 0 0,0 1 0 0 0,0-1-1 0 0,1 1 1 0 0,-1 0 0 0 0,2 2 0 0 0,22 41 852 0 0,-6-10 1433 0 0,-8-12-2157 0 0,-6-15-613 0 0,-5-15-588 0 0,-3-7 524 0 0,0 1 1 0 0,-1 0-1 0 0,-1 0 0 0 0,0 0 1 0 0,-1 1-1 0 0,0 0 1 0 0,-13-17-1 0 0,33 33 4324 0 0,18-10-2870 0 0,-25 4-878 0 0,-1 0-1 0 0,1 0 0 0 0,-1 0 1 0 0,0-1-1 0 0,0 0 1 0 0,0 0-1 0 0,6-6 0 0 0,-14 14 0 0 0,1-1 0 0 0,-1 1 0 0 0,1-1 0 0 0,0 1 0 0 0,0 0 0 0 0,0 0 0 0 0,1 0 0 0 0,0 0 0 0 0,0 0 0 0 0,-1 9 0 0 0,1-6-95 0 0,-1 0-1 0 0,1 0 1 0 0,-1 0 0 0 0,-1-1-1 0 0,-3 9 1 0 0,5-13-319 0 0,-4 5-1681 0 0</inkml:trace>
  <inkml:trace contextRef="#ctx0" brushRef="#br0" timeOffset="12174.73">410 357 2921 0 0,'18'-12'8191'0'0,"20"-32"-6842"0"0,-8 9-1249 0 0,-22 27-13 0 0,-8 8-160 0 0,-8 4 225 0 0,1-3-88 0 0,0-1 1 0 0,0 0 0 0 0,0 0 0 0 0,0-1 0 0 0,0 1-1 0 0,0-2 1 0 0,0 1 0 0 0,0-1 0 0 0,1 0-1 0 0,-11-4 1 0 0,-9-2 67 0 0,24 7-120 0 0,1 0 0 0 0,-1 1 0 0 0,1-1 1 0 0,0 0-1 0 0,-1 0 0 0 0,1 0 0 0 0,-1 0 0 0 0,1 0 1 0 0,0 0-1 0 0,0 0 0 0 0,0 0 0 0 0,-2-3 0 0 0,2 3-3 0 0,1 0-1 0 0,-1 0 1 0 0,0 0-1 0 0,1 0 1 0 0,-1 0-1 0 0,0 1 1 0 0,0-1-1 0 0,0 0 1 0 0,1 1-1 0 0,-1-1 1 0 0,0 0-1 0 0,0 1 1 0 0,0-1-1 0 0,0 1 1 0 0,0 0-1 0 0,0-1 1 0 0,0 1-1 0 0,-2-1 1 0 0,8 0-50 0 0,1 0 1 0 0,0 0-1 0 0,-1-1 0 0 0,1 1 0 0 0,-1-1 1 0 0,1-1-1 0 0,-1 1 0 0 0,0-1 0 0 0,0 0 1 0 0,0 0-1 0 0,5-4 0 0 0,-5 3 56 0 0,2-1-1 0 0,-1 2 1 0 0,0-1-1 0 0,1 1 0 0 0,-1 0 1 0 0,1 0-1 0 0,14-3 1 0 0,-7 1 124 0 0,-15-2 665 0 0,-1 5-737 0 0,1 1 1 0 0,-1 0-1 0 0,1 0 1 0 0,-1 0-1 0 0,0 0 1 0 0,1 0-1 0 0,-1 1 1 0 0,0-1 0 0 0,0 0-1 0 0,1 1 1 0 0,-5-1-1 0 0,-1 0-99 0 0,0 0 0 0 0,0-1 0 0 0,1 0 0 0 0,-1 0 0 0 0,0 0 0 0 0,1-1 0 0 0,-1 0 0 0 0,1 0 0 0 0,0 0 0 0 0,0-1 0 0 0,-8-6 0 0 0,5 5-252 0 0,8 5 272 0 0,1 0 1 0 0,-1 0 0 0 0,0-1-1 0 0,0 1 1 0 0,1 0 0 0 0,-1-1-1 0 0,0 1 1 0 0,1 0 0 0 0,-1-1-1 0 0,1 1 1 0 0,-1-1 0 0 0,0 1-1 0 0,1 0 1 0 0,-1-1 0 0 0,1 0-1 0 0,-1 1 1 0 0,1-1 0 0 0,0 1-1 0 0,-1-1 1 0 0,1 0-1 0 0,-1 1 1 0 0,1-1 0 0 0,0 0-1 0 0,0 1 1 0 0,-1-1 0 0 0,1-1-1 0 0,0 1-2 0 0,1 0 0 0 0,-1-1 0 0 0,1 1 0 0 0,-1 0 0 0 0,1 0 0 0 0,0 0-1 0 0,-1 0 1 0 0,1 0 0 0 0,0 0 0 0 0,0 0 0 0 0,0 0 0 0 0,0 0 0 0 0,0 0 0 0 0,0 0-1 0 0,0 0 1 0 0,0 1 0 0 0,0-1 0 0 0,0 0 0 0 0,0 1 0 0 0,0-1 0 0 0,3 0 0 0 0,40-15 177 0 0,0-2-2399 0 0,-25 0-7710 0 0,-17 16 8155 0 0</inkml:trace>
  <inkml:trace contextRef="#ctx0" brushRef="#br0" timeOffset="13300.13">790 861 3081 0 0,'-3'0'8005'0'0,"-4"-33"-5561"0"0,8-40-1624 0 0,0 50-1016 0 0,-1 0 0 0 0,-3-26 0 0 0,0 44-1115 0 0</inkml:trace>
  <inkml:trace contextRef="#ctx0" brushRef="#br0" timeOffset="13940.69">764 365 3337 0 0,'-5'25'5716'0'0,"-18"20"-3832"0"0,16-33-1950 0 0,0-1 0 0 0,2 1 0 0 0,-8 21 0 0 0,8-15-143 0 0,0 0 0 0 0,-15 32 0 0 0,34-66-8301 0 0,-11 12 7078 0 0</inkml:trace>
  <inkml:trace contextRef="#ctx0" brushRef="#br0" timeOffset="14519.32">804 340 1728 0 0,'0'5'997'0'0,"1"0"0"0"0,-1 0 0 0 0,1 0-1 0 0,0 0 1 0 0,0-1 0 0 0,1 1 0 0 0,2 7 0 0 0,3 1-301 0 0,1 0 1 0 0,16 23-1 0 0,-16-26-356 0 0,0 1 0 0 0,-1 0 0 0 0,-1 0 0 0 0,10 22 0 0 0,-14-28-181 0 0,-1-1 0 0 0,1 1 0 0 0,-1 0 0 0 0,-1-1-1 0 0,1 1 1 0 0,0 0 0 0 0,-1 8 0 0 0,0-12-161 0 0,-1 0 0 0 0,1 0 1 0 0,0 1-1 0 0,-1-1 0 0 0,1 0 0 0 0,0 0 1 0 0,-1 0-1 0 0,0 0 0 0 0,1 0 0 0 0,-1 0 1 0 0,0 0-1 0 0,1 0 0 0 0,-1 0 1 0 0,0 0-1 0 0,0-1 0 0 0,0 1 0 0 0,1 0 1 0 0,-1 0-1 0 0,0-1 0 0 0,0 1 0 0 0,0-1 1 0 0,-1 1-1 0 0,1-1 0 0 0,0 1 1 0 0,0-1-1 0 0,0 1 0 0 0,0-1 0 0 0,0 0 1 0 0,0 0-1 0 0,-1 0 0 0 0,1 0 0 0 0,0 0 1 0 0,0 0-1 0 0,0 0 0 0 0,-2 0 0 0 0,-14 0-138 0 0,1 2-1 0 0,0 0 0 0 0,0 0 0 0 0,-1 1 0 0 0,2 2 0 0 0,-1-1 0 0 0,0 2 0 0 0,1 0 0 0 0,-22 12 0 0 0,27-14-2600 0 0</inkml:trace>
  <inkml:trace contextRef="#ctx0" brushRef="#br0" timeOffset="15394.37">659 477 3281 0 0,'8'-8'5789'0'0,"9"-22"-3585"0"0,-13 22-2118 0 0,0-1 0 0 0,-1 1 0 0 0,1-1 0 0 0,2-14 0 0 0,-6 13-131 0 0,2 0 1 0 0,-1 0 0 0 0,1 1-1 0 0,1-1 1 0 0,0 1-1 0 0,0-1 1 0 0,1 1 0 0 0,0 0-1 0 0,7-11 1 0 0,4 11-417 0 0,-13 8 495 0 0,-1 1-1 0 0,1-1 1 0 0,-1 1-1 0 0,0-1 1 0 0,1 0-1 0 0,-1 0 1 0 0,0 1-1 0 0,0-1 1 0 0,1 0-1 0 0,-1 0 1 0 0,0 0-1 0 0,0 0 1 0 0,0 0-1 0 0,0-1 1 0 0,0 1 0 0 0,0-2 294 0 0,20 6 471 0 0,-19 2-838 0 0,0 0 0 0 0,1 0 0 0 0,-1 0 0 0 0,1 0 0 0 0,0 0 1 0 0,1 0-1 0 0,-1-1 0 0 0,8 7 0 0 0,-7-6 37 0 0,1 0 0 0 0,-1 1 0 0 0,0-1 0 0 0,0 1 0 0 0,-1 0 0 0 0,4 7 0 0 0,-2 12 23 0 0,1 8-2107 0 0,3-20-4543 0 0</inkml:trace>
  <inkml:trace contextRef="#ctx0" brushRef="#br0" timeOffset="16910.71">758 424 2649 0 0,'8'-7'5156'0'0,"-7"6"-5121"0"0,1-1 1 0 0,-1 1-1 0 0,0 0 1 0 0,1 0-1 0 0,-1-1 0 0 0,0 1 1 0 0,0-1-1 0 0,0 1 1 0 0,0-1-1 0 0,0 1 0 0 0,1-4 1 0 0,8-9-71 0 0,-9 13 31 0 0,0 0 0 0 0,0 0-1 0 0,0 0 1 0 0,0 0 0 0 0,0-1-1 0 0,0 1 1 0 0,0 0 0 0 0,0 0-1 0 0,-1-1 1 0 0,1 1-1 0 0,0 0 1 0 0,-1-1 0 0 0,1 1-1 0 0,-1-1 1 0 0,0 1 0 0 0,1-1-1 0 0,-1 1 1 0 0,0-1 0 0 0,0-2-1 0 0,-6 12-6308 0 0</inkml:trace>
  <inkml:trace contextRef="#ctx0" brushRef="#br0" timeOffset="17442.3">698 560 1536 0 0,'-9'14'6424'0'0,"3"9"-5915"0"0,6-22-646 0 0,0 1 1 0 0,-1 0-1 0 0,1 0 1 0 0,0-1-1 0 0,0 1 0 0 0,0 0 1 0 0,0 0-1 0 0,0 0 1 0 0,0-1-1 0 0,0 1 1 0 0,1 0-1 0 0,-1 0 1 0 0,1-1-1 0 0,-1 1 0 0 0,1 0 1 0 0,0-1-1 0 0,0 1 1 0 0,-1 0-1 0 0,1-1 1 0 0,2 2-1 0 0,-3-3 76 0 0,0 1-1 0 0,0-1 1 0 0,0 0 0 0 0,1 0-1 0 0,-1 0 1 0 0,0 0 0 0 0,0 0-1 0 0,0 0 1 0 0,0 0-1 0 0,1 0 1 0 0,-1 0 0 0 0,0 0-1 0 0,0 0 1 0 0,0 0 0 0 0,0 0-1 0 0,1 0 1 0 0,-1 0-1 0 0,0 0 1 0 0,0 0 0 0 0,0 0-1 0 0,1 0 1 0 0,-1 0 0 0 0,0 0-1 0 0,0 0 1 0 0,0 0-1 0 0,0-1 1 0 0,1 1 0 0 0,-1 0-1 0 0,0 0 1 0 0,0 0-1 0 0,0 0 1 0 0,0 0 0 0 0,0 0-1 0 0,0-1 1 0 0,1 1 0 0 0,-1 0-1 0 0,0 0 1 0 0,0 0-1 0 0,0 0 1 0 0,0 0 0 0 0,0-1-1 0 0,0 1 1 0 0,2-3-2181 0 0</inkml:trace>
  <inkml:trace contextRef="#ctx0" brushRef="#br0" timeOffset="18426.66">737 241 3225 0 0,'4'4'259'0'0,"-1"0"1"0"0,0 0 0 0 0,0 1 0 0 0,0-1 0 0 0,0 1-1 0 0,2 8 1 0 0,-3-8 44 0 0,0 0 0 0 0,0-1 0 0 0,1 1 0 0 0,0-1 0 0 0,-1 0 0 0 0,1 1 0 0 0,1-1 0 0 0,3 4 0 0 0,13 12 301 0 0,12 9-5836 0 0,-29-27 3326 0 0</inkml:trace>
  <inkml:trace contextRef="#ctx0" brushRef="#br0" timeOffset="19114.09">770 287 1664 0 0,'8'-9'5085'0'0,"-2"8"-2070"0"0,-3 13-1040 0 0,-3-7-1924 0 0,1 1 1 0 0,-1-1 0 0 0,2 1 0 0 0,-1-1-1 0 0,1 1 1 0 0,-1-1 0 0 0,1 0 0 0 0,1 0-1 0 0,-1 0 1 0 0,1 0 0 0 0,0 0 0 0 0,0-1 0 0 0,0 1-1 0 0,1-1 1 0 0,0 0 0 0 0,-1 0 0 0 0,9 7-1 0 0,-4-5-354 0 0,1 0-1 0 0,-1 0 1 0 0,15 7-1 0 0,28 7-6850 0 0</inkml:trace>
  <inkml:trace contextRef="#ctx0" brushRef="#br0" timeOffset="20130">1146 847 1848 0 0,'-1'10'1986'0'0,"-2"20"-973"0"0,3-29-881 0 0,0-1 0 0 0,-1 1 1 0 0,1-1-1 0 0,0 0 0 0 0,0 1 1 0 0,0-1-1 0 0,0 1 0 0 0,0-1 1 0 0,0 0-1 0 0,0 1 0 0 0,0-1 1 0 0,0 1-1 0 0,0-1 0 0 0,0 1 1 0 0,1-1-1 0 0,-1 0 0 0 0,0 1 0 0 0,0-1 1 0 0,0 1-1 0 0,0-1 0 0 0,1 0 1 0 0,-1 1-1 0 0,0-1 0 0 0,0 0 1 0 0,1 1-1 0 0,-1-1 0 0 0,0 0 1 0 0,1 0-1 0 0,-1 1 0 0 0,0-1 1 0 0,1 0-1 0 0,-1 0 0 0 0,0 1 1 0 0,1-1-1 0 0,-1 0 0 0 0,1 0 1 0 0,-1 0-1 0 0,0 0 0 0 0,1 1 1 0 0,-1-1-1 0 0,1 0 0 0 0,-1 0 1 0 0,1 0-1 0 0,-1 0 0 0 0,0 0 0 0 0,1 0 1 0 0,-1 0-1 0 0,1-1 0 0 0,-1-9 4640 0 0,-9-19-3998 0 0,5 18-225 0 0,-6-27-960 0 0,-8-55 1 0 0,18 84-924 0 0,0-1 1 0 0,1 1-1 0 0,-1 1 1 0 0,6-18-1 0 0,1-25-6264 0 0,-7 45 5532 0 0</inkml:trace>
  <inkml:trace contextRef="#ctx0" brushRef="#br0" timeOffset="21129.9">1205 356 1376 0 0,'2'-6'1135'0'0,"-11"3"644"0"0,-26 2 2304 0 0,3 0-2072 0 0,26 0-2042 0 0,-1 0 0 0 0,1 1 1 0 0,0-1-1 0 0,-1 1 1 0 0,1 1-1 0 0,0-1 0 0 0,-1 1 1 0 0,1 1-1 0 0,0-1 1 0 0,0 1-1 0 0,-10 4 0 0 0,13-5 16 0 0,0 1-1 0 0,0-1 1 0 0,0 1-1 0 0,1 0 1 0 0,-1 0-1 0 0,0 0 1 0 0,1 0-1 0 0,0 1 1 0 0,-1-1-1 0 0,1 1 0 0 0,0-1 1 0 0,0 1-1 0 0,1 0 1 0 0,-1 0-1 0 0,0 0 1 0 0,1 0-1 0 0,0 0 1 0 0,0 0-1 0 0,0 0 1 0 0,0 0-1 0 0,0 1 0 0 0,0-1 1 0 0,1 5-1 0 0,-1 2 79 0 0,-1 72-181 0 0,2-73 371 0 0,1-1 1 0 0,0 1-1 0 0,0-1 0 0 0,1 0 1 0 0,0 1-1 0 0,0-1 0 0 0,5 10 0 0 0,-6-15-167 0 0,1-1-1 0 0,0 0 0 0 0,-1 0 0 0 0,1 0 0 0 0,0 1 0 0 0,0-1 0 0 0,0-1 0 0 0,1 1 0 0 0,-1 0 0 0 0,0-1 1 0 0,1 1-1 0 0,-1-1 0 0 0,1 1 0 0 0,-1-1 0 0 0,1 0 0 0 0,0 0 0 0 0,-1-1 0 0 0,1 1 0 0 0,0 0 0 0 0,0-1 0 0 0,5 1 1 0 0,-2-1 19 0 0,1 0 0 0 0,-1 0 1 0 0,1-1-1 0 0,-1 1 1 0 0,0-1-1 0 0,1-1 0 0 0,-1 1 1 0 0,9-4-1 0 0,-10 2-27 0 0,1 1 0 0 0,0-1 0 0 0,-1 0 0 0 0,0 0 0 0 0,0-1 0 0 0,0 0 0 0 0,0 0 0 0 0,0 0 0 0 0,-1 0 0 0 0,0-1 1 0 0,0 0-1 0 0,0 1 0 0 0,0-1 0 0 0,-1-1 0 0 0,0 1 0 0 0,0-1 0 0 0,0 1 0 0 0,2-9 0 0 0,-3 7-47 0 0,0 0 0 0 0,-1 0 0 0 0,0-1 1 0 0,0 1-1 0 0,-1-1 0 0 0,0 1 0 0 0,0 0 0 0 0,-1-1 1 0 0,0 1-1 0 0,0 0 0 0 0,-1-1 0 0 0,0 1 0 0 0,0 0 0 0 0,0 0 1 0 0,-5-8-1 0 0,6 12-62 0 0,-1 0 0 0 0,1 0 0 0 0,-1 0 0 0 0,1 0 0 0 0,-1 0 0 0 0,0 0 0 0 0,0 1 0 0 0,0-1 0 0 0,-1 1 0 0 0,1-1 0 0 0,-5-3 1 0 0,5 6-59 0 0,-1-1 1 0 0,1 0-1 0 0,-1 0 1 0 0,1 1-1 0 0,-1-1 1 0 0,0 1-1 0 0,1 0 1 0 0,-1 0-1 0 0,1 0 1 0 0,-1 0-1 0 0,0 0 1 0 0,1 1-1 0 0,-1-1 1 0 0,1 1-1 0 0,-5 1 1 0 0,3-1-29 0 0,-21 6-2604 0 0,1 1-4938 0 0,20-7 4582 0 0</inkml:trace>
  <inkml:trace contextRef="#ctx0" brushRef="#br0" timeOffset="21739.21">1046 562 3097 0 0,'1'0'147'0'0,"0"-1"0"0"0,1 1 0 0 0,-1 0 0 0 0,0 0 0 0 0,0-1 0 0 0,0 1 0 0 0,0-1 0 0 0,0 1 0 0 0,0-1 0 0 0,0 0-1 0 0,0 1 1 0 0,0-1 0 0 0,0 0 0 0 0,-1 0 0 0 0,1 1 0 0 0,0-1 0 0 0,0 0 0 0 0,-1 0 0 0 0,2-2 0 0 0,13-25 1788 0 0,-3 6-2028 0 0,39-29-5461 0 0,-47 47 3670 0 0</inkml:trace>
  <inkml:trace contextRef="#ctx0" brushRef="#br0" timeOffset="22411.02">1075 437 3217 0 0,'0'0'111'0'0,"0"0"1"0"0,-1 1-1 0 0,1-1 1 0 0,0 0-1 0 0,0 0 1 0 0,0 1-1 0 0,0-1 1 0 0,0 0-1 0 0,-1 0 1 0 0,1 1 0 0 0,0-1-1 0 0,0 0 1 0 0,0 0-1 0 0,0 1 1 0 0,0-1-1 0 0,0 0 1 0 0,0 1-1 0 0,0-1 1 0 0,0 0-1 0 0,0 1 1 0 0,0-1-1 0 0,0 0 1 0 0,0 0-1 0 0,0 1 1 0 0,0-1-1 0 0,0 0 1 0 0,0 1-1 0 0,1-1 1 0 0,-1 0 0 0 0,0 0-1 0 0,0 1 1 0 0,0-1-1 0 0,0 0 1 0 0,1 0-1 0 0,-1 1 1 0 0,0-1-1 0 0,0 0 1 0 0,0 0-1 0 0,1 0 1 0 0,-1 1-1 0 0,0-1 1 0 0,0 0-1 0 0,1 0 1 0 0,-1 0-1 0 0,18-1 907 0 0,20-12-892 0 0,-25 4-283 0 0,0 0 0 0 0,-1-1-1 0 0,15-15 1 0 0,-37 35 1909 0 0,-9 11-1691 0 0,19-19-117 0 0,0-1 0 0 0,-1 0 0 0 0,1 0 0 0 0,0 1 0 0 0,0-1-1 0 0,0 0 1 0 0,0 1 0 0 0,0-1 0 0 0,0 0 0 0 0,0 0 0 0 0,1 1 0 0 0,-1-1 0 0 0,0 0 0 0 0,1 0 0 0 0,-1 1 0 0 0,1-1 0 0 0,-1 0 0 0 0,1 0 0 0 0,-1 0 0 0 0,1 0 0 0 0,0 0 0 0 0,1 2 0 0 0,13 26 467 0 0,-15-28-493 0 0,0 0 0 0 0,0 0 0 0 0,0-1 0 0 0,1 1 0 0 0,-1 0-1 0 0,0 0 1 0 0,0-1 0 0 0,0 1 0 0 0,0 0 0 0 0,0 0 0 0 0,0 0 0 0 0,-1-1 0 0 0,1 1 0 0 0,0 0 0 0 0,0 0-1 0 0,0-1 1 0 0,-1 1 0 0 0,1 0 0 0 0,0-1 0 0 0,-1 2 0 0 0,-12 2-5238 0 0</inkml:trace>
  <inkml:trace contextRef="#ctx0" brushRef="#br0" timeOffset="22786.83">1095 450 3137 0 0,'2'0'187'0'0,"1"-1"1"0"0,-1 1-1 0 0,0 0 1 0 0,1 0-1 0 0,-1 0 1 0 0,0 0 0 0 0,0 0-1 0 0,1 1 1 0 0,-1-1-1 0 0,0 1 1 0 0,0-1-1 0 0,1 1 1 0 0,-1 0 0 0 0,0 0-1 0 0,0 0 1 0 0,0 0-1 0 0,0 0 1 0 0,0 0-1 0 0,0 0 1 0 0,-1 1 0 0 0,1-1-1 0 0,0 1 1 0 0,-1 0-1 0 0,1-1 1 0 0,-1 1-1 0 0,1 0 1 0 0,1 3-1 0 0,-2-1-16 0 0,5 9 163 0 0,-6-12-472 0 0,0-1-1 0 0,1 0 0 0 0,-1 0 1 0 0,0 0-1 0 0,0 0 0 0 0,1 0 0 0 0,-1 1 1 0 0,0-1-1 0 0,1 0 0 0 0,-1 0 1 0 0,0 0-1 0 0,1 0 0 0 0,-1 0 0 0 0,0 0 1 0 0,1 0-1 0 0,-1 0 0 0 0,0 0 1 0 0,1 0-1 0 0,-1 0 0 0 0,0 0 0 0 0,1 0 1 0 0,-1 0-1 0 0,0-1 0 0 0,1 1 1 0 0,-1 0-1 0 0,0 0 0 0 0,0 0 0 0 0,1 0 1 0 0,-1-1-1 0 0,0 1 0 0 0,1 0 1 0 0,-1 0-1 0 0,0 0 0 0 0,0-1 0 0 0,0 1 1 0 0,1 0-1 0 0,-1 0 0 0 0,0-1 1 0 0,0 1-1 0 0,0 0 0 0 0,0-1 0 0 0,1 1 1 0 0,-1-1-1 0 0</inkml:trace>
  <inkml:trace contextRef="#ctx0" brushRef="#br0" timeOffset="23380.51">1314 191 3121 0 0,'-1'2'377'0'0,"0"-1"0"0"0,0 0 0 0 0,0 0 0 0 0,0 1 0 0 0,0-1 0 0 0,1 0 0 0 0,-1 1 0 0 0,0-1 0 0 0,1 1 0 0 0,-1-1 0 0 0,1 1 0 0 0,0-1 0 0 0,-1 2 0 0 0,3 38 1374 0 0,0-4-1131 0 0,-6-17-591 0 0,3-16-172 0 0,0 1-1 0 0,0-1 1 0 0,0 1-1 0 0,0-1 1 0 0,1 1-1 0 0,0 0 1 0 0,0-1-1 0 0,0 1 1 0 0,0-1-1 0 0,2 9 1 0 0,-1-13 28 0 0,-1 1-343 0 0,0-1 343 0 0,0 0 1 0 0,1 0-1 0 0,-1 0 1 0 0,0 0-1 0 0,0 0 0 0 0,0 0 1 0 0,0 0-1 0 0,1 0 1 0 0,-1 0-1 0 0,0 0 1 0 0,0 0-1 0 0,0 0 1 0 0,0 0-1 0 0,1 1 0 0 0,-1-2 1 0 0,0 1-1 0 0,0 0 1 0 0,0 0-1 0 0,0 0 1 0 0,1 0-1 0 0,-1 0 0 0 0,0 0 1 0 0,0 0-1 0 0,0 0 1 0 0,0 0-1 0 0,1 0 1 0 0,-1 0-1 0 0,0 0 1 0 0,0 0-1 0 0,0 0 0 0 0,0-1 1 0 0,1 1-344 0 0,-1 0 343 0 0,0 0 0 0 0,0-1 1 0 0,0 1-1 0 0,0 0 1 0 0,0 0-1 0 0,0 0 1 0 0,0 0-1 0 0,0-1 1 0 0,1 1-1 0 0,-1 0 0 0 0,0 0 1 0 0,0 0-1 0 0,0 0 1 0 0,0-1-1 0 0,0 1 1 0 0,0 0-1 0 0,0 0 0 0 0,0 0 1 0 0,0 0-1 0 0,-1-1 1 0 0,2-1-1700 0 0</inkml:trace>
  <inkml:trace contextRef="#ctx0" brushRef="#br0" timeOffset="23911.71">1278 214 1912 0 0,'1'-2'417'0'0,"0"0"0"0"0,0-1 0 0 0,0 1 0 0 0,1 0 0 0 0,-1 0 0 0 0,1 0 0 0 0,0 0 0 0 0,-1 0 0 0 0,1 0 0 0 0,0 0 0 0 0,0 1 0 0 0,0-1 0 0 0,0 1 0 0 0,0-1 1 0 0,1 1-1 0 0,3-2 0 0 0,-2 2-272 0 0,0 0 1 0 0,0 1 0 0 0,0 0-1 0 0,1-1 1 0 0,-1 1 0 0 0,0 0-1 0 0,0 1 1 0 0,0-1 0 0 0,5 2-1 0 0,6-1 22 0 0,-9-1 245 0 0,-1 0 1 0 0,1 1 0 0 0,-1 0-1 0 0,1 0 1 0 0,6 2-1 0 0,-12-3-385 0 0,1 0 0 0 0,0 1 0 0 0,-1-1 0 0 0,1 0-1 0 0,0 1 1 0 0,-1-1 0 0 0,1 0 0 0 0,-1 1-1 0 0,1-1 1 0 0,-1 1 0 0 0,1-1 0 0 0,-1 1 0 0 0,1-1-1 0 0,-1 1 1 0 0,0 0 0 0 0,1-1 0 0 0,-1 1-1 0 0,0-1 1 0 0,1 1 0 0 0,-1 0 0 0 0,0-1 0 0 0,0 1-1 0 0,1 0 1 0 0,-1 0 0 0 0,0-1 0 0 0,0 1-1 0 0,0 0 1 0 0,0-1 0 0 0,0 1 0 0 0,0 0 0 0 0,0-1-1 0 0,0 1 1 0 0,-1 0 0 0 0,1 0 0 0 0,0-1-1 0 0,0 1 1 0 0,0 0 0 0 0,-1-1 0 0 0,1 1 0 0 0,0-1-1 0 0,-1 1 1 0 0,1 0 0 0 0,-1-1 0 0 0,1 1-1 0 0,-1-1 1 0 0,1 1 0 0 0,-2 0 0 0 0,0 2 111 0 0,-1 1-1 0 0,-1-1 1 0 0,1-1 0 0 0,0 1 0 0 0,-1 0 0 0 0,1-1 0 0 0,-1 0 0 0 0,0 0-1 0 0,0 0 1 0 0,0 0 0 0 0,0 0 0 0 0,-8 1 0 0 0,-12 7-1222 0 0,3 4-3981 0 0</inkml:trace>
</inkml:ink>
</file>

<file path=word/ink/ink2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4:09.513"/>
    </inkml:context>
    <inkml:brush xml:id="br0">
      <inkml:brushProperty name="width" value="0.05" units="cm"/>
      <inkml:brushProperty name="height" value="0.05" units="cm"/>
      <inkml:brushProperty name="color" value="#004F8B"/>
    </inkml:brush>
  </inkml:definitions>
  <inkml:trace contextRef="#ctx0" brushRef="#br0">69 308 2705 0 0,'-8'-1'1734'0'0,"-4"4"1876"0"0,1 19-3991 0 0,3 2 73 0 0,6-11 683 0 0,2-12-356 0 0,0-1 0 0 0,0 0 0 0 0,0 0 0 0 0,0 0-1 0 0,0 0 1 0 0,0 1 0 0 0,0-1 0 0 0,0 0 0 0 0,0 0 0 0 0,1 0-1 0 0,-1 0 1 0 0,0 1 0 0 0,0-1 0 0 0,0 0 0 0 0,0 0 0 0 0,0 0-1 0 0,0 0 1 0 0,0 0 0 0 0,0 1 0 0 0,1-1 0 0 0,-1 0 0 0 0,0 0-1 0 0,0 0 1 0 0,0 0 0 0 0,0 0 0 0 0,0 0 0 0 0,1 0 0 0 0,-1 0-1 0 0,0 0 1 0 0,0 0 0 0 0,0 0 0 0 0,0 0 0 0 0,1 1 0 0 0,-1-1-1 0 0,0 0 1 0 0,0 0 0 0 0,0 0 0 0 0,0 0 0 0 0,1 0 0 0 0,-1-1-1 0 0,0 1 1 0 0,0 0 0 0 0,0 0 0 0 0,0 0 0 0 0,1 0 0 0 0,-1 0 0 0 0,1-1 44 0 0,1 0 1 0 0,-1 1 0 0 0,0-1 0 0 0,1 0 0 0 0,-1 0 0 0 0,0-1 0 0 0,0 1 0 0 0,0 0-1 0 0,0 0 1 0 0,0 0 0 0 0,0-1 0 0 0,0 1 0 0 0,0-1 0 0 0,-1 1 0 0 0,1 0 0 0 0,0-1-1 0 0,-1 1 1 0 0,1-1 0 0 0,-1 0 0 0 0,0 1 0 0 0,1-1 0 0 0,-1 1 0 0 0,0-1 0 0 0,0 0-1 0 0,0 1 1 0 0,0-1 0 0 0,0 1 0 0 0,-1-4 0 0 0,1 5-30 0 0,0-1 1 0 0,0 0-1 0 0,-1 0 1 0 0,1 1-1 0 0,0-1 0 0 0,0 0 1 0 0,-1 1-1 0 0,1-1 1 0 0,0 0-1 0 0,-1 1 1 0 0,1-1-1 0 0,0 0 0 0 0,-1 1 1 0 0,1-1-1 0 0,-1 1 1 0 0,1-1-1 0 0,-1 1 1 0 0,0-1-1 0 0,1 1 0 0 0,-1-1 1 0 0,1 1-1 0 0,-1 0 1 0 0,-1-1-1 0 0,1 1-44 0 0,0 0-1 0 0,0 0 1 0 0,0 0-1 0 0,0 0 1 0 0,0 0 0 0 0,-1 1-1 0 0,1-1 1 0 0,0 0-1 0 0,0 1 1 0 0,0-1 0 0 0,0 1-1 0 0,0-1 1 0 0,0 1-1 0 0,0-1 1 0 0,1 1 0 0 0,-1 0-1 0 0,0 0 1 0 0,0-1-1 0 0,0 1 1 0 0,1 0 0 0 0,-1 0-1 0 0,0 1 1 0 0,-14 19-1487 0 0,15-20 1238 0 0,-1-1 1 0 0,1 1-1 0 0,-1 0 1 0 0,1 0 0 0 0,0-1-1 0 0,-1 1 1 0 0,1 0-1 0 0,0 0 1 0 0,-1-1-1 0 0,1 1 1 0 0,0 0-1 0 0,0 0 1 0 0,0 0-1 0 0,0 0 1 0 0,0-1-1 0 0,0 1 1 0 0,0 0-1 0 0,0 0 1 0 0,0 0 0 0 0,0 0-1 0 0,0-1 1 0 0,0 1-1 0 0,1 0 1 0 0,-1 0-1 0 0,0 0 1 0 0,1-1-1 0 0,0 2 1 0 0</inkml:trace>
  <inkml:trace contextRef="#ctx0" brushRef="#br0" timeOffset="890.74">68 10 3433 0 0,'0'0'67'0'0,"0"0"0"0"0,0-1 0 0 0,0 1 1 0 0,0-1-1 0 0,0 1 0 0 0,0 0 0 0 0,0-1 1 0 0,0 1-1 0 0,0-1 0 0 0,-1 1 0 0 0,1 0 1 0 0,0-1-1 0 0,0 1 0 0 0,0 0 0 0 0,-1-1 1 0 0,1 1-1 0 0,0 0 0 0 0,0 0 0 0 0,-1-1 1 0 0,1 1-1 0 0,0 0 0 0 0,0-1 0 0 0,-1 1 1 0 0,1 0-1 0 0,0 0 0 0 0,-1 0 0 0 0,1-1 1 0 0,0 1-1 0 0,-1 0 0 0 0,1 0 0 0 0,0 0 1 0 0,-1 0-1 0 0,-4 11 2630 0 0,2 25-1451 0 0,4-28-1251 0 0,-1 1-1 0 0,0-1 0 0 0,0 1 0 0 0,-1-1 0 0 0,-2 14 0 0 0,1-15 7 0 0,1 1-1 0 0,0-1 1 0 0,1 1-1 0 0,-1 0 1 0 0,1-1 0 0 0,1 1-1 0 0,1 11 1 0 0,-1-16 22 0 0,-1-1 1 0 0,0 0 0 0 0,0 0-1 0 0,-1 1 1 0 0,1-1-1 0 0,0 0 1 0 0,-1 1 0 0 0,1-1-1 0 0,-3 4 1 0 0,2-4-137 0 0,1-1 0 0 0,-1 1 0 0 0,1 0 0 0 0,-1-1 0 0 0,1 1-1 0 0,-1-1 1 0 0,1 1 0 0 0,0 0 0 0 0,0 0 0 0 0,0-1 0 0 0,0 1 0 0 0,0 0 0 0 0,0-1 0 0 0,0 1 0 0 0,1 0 0 0 0,-1 0-1 0 0,0-1 1 0 0,2 3 0 0 0,-2-4 32 0 0,0 0-1 0 0,0 0 1 0 0,1 0-1 0 0,-1 0 0 0 0,0 0 1 0 0,0 0-1 0 0,1 0 1 0 0,-1 0-1 0 0,0 0 1 0 0,0 0-1 0 0,1 0 0 0 0,-1 0 1 0 0,0 0-1 0 0,0 0 1 0 0,1 0-1 0 0,-1 0 1 0 0,0 0-1 0 0,0 0 0 0 0,0 0 1 0 0,1-1-1 0 0,-1 1 1 0 0,0 0-1 0 0,0 0 0 0 0,1 0 1 0 0,-1 0-1 0 0,0 0 1 0 0,0-1-1 0 0,0 1 1 0 0,0 0-1 0 0,1 0 0 0 0,-1 0 1 0 0,0-1-1 0 0,0 1 1 0 0,0 0-1 0 0,0 0 1 0 0,0 0-1 0 0,0-1 0 0 0,0 1 1 0 0,1 0-1 0 0,-1 0 1 0 0,0-1-1 0 0,0 1 1 0 0,0 0-1 0 0,0 0 0 0 0,0-1 1 0 0,0 1-1 0 0,0 0 1 0 0,0 0-1 0 0,0-1 0 0 0,0 1 1 0 0,0 0-1 0 0,-1 0 1 0 0,1-1-1 0 0,0 1 1 0 0,0 0-1 0 0,0 0 0 0 0,0-1 1 0 0,0 1-1 0 0,0 0 1 0 0,0 0-1 0 0,-1 0 1 0 0,1-1-1 0 0,0 1 0 0 0,-1 0 1 0 0</inkml:trace>
  <inkml:trace contextRef="#ctx0" brushRef="#br0" timeOffset="1437.16">47 265 4225 0 0,'-1'-3'1652'0'0,"2"7"-1137"0"0,7 31-314 0 0,-5-18 134 0 0,0-2-3882 0 0</inkml:trace>
  <inkml:trace contextRef="#ctx0" brushRef="#br0" timeOffset="2249.64">65 366 2441 0 0,'-10'-1'5804'0'0,"10"1"-5770"0"0,0 0 0 0 0,0 0 1 0 0,-1 0-1 0 0,1 0 0 0 0,0 0 0 0 0,0 1 0 0 0,-1-1 1 0 0,1 0-1 0 0,0 0 0 0 0,0 0 0 0 0,-1 0 1 0 0,1 0-1 0 0,0 0 0 0 0,0 0 0 0 0,0 1 1 0 0,-1-1-1 0 0,1 0 0 0 0,0 0 0 0 0,0 0 1 0 0,0 0-1 0 0,-1 1 0 0 0,1-1 0 0 0,0 0 1 0 0,0 0-1 0 0,0 1 0 0 0,0-1 0 0 0,0 0 0 0 0,0 0 1 0 0,-1 0-1 0 0,1 1 0 0 0,0-1 0 0 0,0 0 1 0 0,0 0-1 0 0,0 1 0 0 0,0-1 0 0 0,0 0 1 0 0,0 1-1 0 0,0-1 0 0 0,0 0 0 0 0,0 0 1 0 0,0 1-1 0 0,0-1 0 0 0,0 0 0 0 0,1 0 1 0 0,-1 1-1 0 0,0-1 0 0 0,0 0 0 0 0,0 0 0 0 0,0 1 1 0 0,0-1-1 0 0,0 0 0 0 0,1 0 0 0 0,-1 0 1 0 0,0 1-1 0 0,0-1 0 0 0,5 1 196 0 0,0 0-1 0 0,-1 0 1 0 0,1 0 0 0 0,0 0-1 0 0,0-1 1 0 0,8 0-1 0 0,-11 0-115 0 0,52-7 614 0 0,-44 7-1110 0 0,-10 1 95 0 0,1-1 0 0 0,-1 0 0 0 0,1 0 0 0 0,-1 0 0 0 0,1 0 0 0 0,-1 0 0 0 0,1 0 0 0 0,-1 0 0 0 0,1 0 0 0 0,-1 0 0 0 0,0 0 0 0 0,1 0 0 0 0,-1 0 0 0 0,1-1 0 0 0,-1 1 0 0 0,1 0 0 0 0,-1 0 0 0 0,1 0 0 0 0,-1 0 0 0 0,0-1 0 0 0,1 1 0 0 0,-1 0 0 0 0,1-1 0 0 0,0 0 0 0 0,3 2-2459 0 0</inkml:trace>
</inkml:ink>
</file>

<file path=word/ink/ink2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4:25.641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17 50 464 0 0,'0'0'22'0'0,"0"0"0"0"0,1 0 0 0 0,-1 0 0 0 0,0 0 0 0 0,0-1 0 0 0,0 1 0 0 0,0 0 0 0 0,0 0 0 0 0,0 0 0 0 0,1 0 0 0 0,-1 0 0 0 0,0 0 0 0 0,0 0 0 0 0,0 0 0 0 0,0 0 0 0 0,0 0 0 0 0,1 1 0 0 0,-1-1 0 0 0,0 0 0 0 0,0 0 0 0 0,0 0 0 0 0,0 0 0 0 0,0 0 0 0 0,0 0 0 0 0,1 0 0 0 0,-1 0 0 0 0,0 0 0 0 0,0 0 0 0 0,0 0 0 0 0,0 0 0 0 0,0 1 0 0 0,0-1 0 0 0,0 0 0 0 0,0 0 0 0 0,0 0 0 0 0,0 0 0 0 0,1 0 0 0 0,-1 0 0 0 0,0 0 0 0 0,0 1 0 0 0,0-1 0 0 0,0 0 0 0 0,0 0 0 0 0,0 0 0 0 0,0 0 0 0 0,0 0 0 0 0,0 1 0 0 0,0-1 0 0 0,0 0 0 0 0,0 0 0 0 0,0 0 0 0 0,0 0 0 0 0,0 0 0 0 0,0 1 0 0 0,0-1 0 0 0,0 0 0 0 0,0 0 0 0 0,-1 0 0 0 0,1 0 0 0 0,0 0 0 0 0,0 0 0 0 0,0 0 0 0 0,0 1 0 0 0,0-1 0 0 0,0 0 0 0 0,0 0 0 0 0,0 0 0 0 0,-1 0 0 0 0,-10 11 2725 0 0,2-1 5 0 0,20-12-1511 0 0,-10 2-1238 0 0,-1 0 0 0 0,1 0 0 0 0,-1 0 0 0 0,1-1 0 0 0,-1 1 0 0 0,1 0 0 0 0,-1 0 0 0 0,1-1 0 0 0,-1 1 0 0 0,0 0 0 0 0,1-1-1 0 0,-1 1 1 0 0,1-1 0 0 0,-1 1 0 0 0,0-1 0 0 0,0 1 0 0 0,1 0 0 0 0,-1-1 0 0 0,0 1 0 0 0,0-1 0 0 0,1 1 0 0 0,-1-1 0 0 0,0 1 0 0 0,0-1 0 0 0,0 1 0 0 0,0-1 0 0 0,0 0 0 0 0,0 0 0 0 0,0 1 0 0 0,0-1 0 0 0,0 1-1 0 0,0 0 1 0 0,0-1 0 0 0,0 1 0 0 0,1-1 0 0 0,-1 1 0 0 0,0-1 0 0 0,0 1-1 0 0,0 0 1 0 0,0-1 0 0 0,1 1 0 0 0,-1-1 0 0 0,0 1 0 0 0,0 0 0 0 0,1-1-1 0 0,-1 1 1 0 0,0 0 0 0 0,1-1 0 0 0,-1 1 0 0 0,0 0 0 0 0,1 0-1 0 0,-1-1 1 0 0,0 1 0 0 0,1 0 0 0 0,-1 0 0 0 0,1-1 0 0 0,-1 1 0 0 0,0 0-1 0 0,1 0 1 0 0,-1 0 0 0 0,1 0 0 0 0,-1 0 0 0 0,1 0 0 0 0,-1 0-1 0 0,0 0 1 0 0,1 0 0 0 0,-1 0 0 0 0,1 0 0 0 0,-1 0 0 0 0,1 0 0 0 0,-1 0-1 0 0,0 0 1 0 0,1 0 0 0 0,-1 1 0 0 0,1-1 0 0 0,0 0 0 0 0,88-3 205 0 0,-74 3-223 0 0,-14 0 22 0 0,1 0 0 0 0,-1 0-1 0 0,1 1 1 0 0,0-1 0 0 0,-1 0 0 0 0,1 0-1 0 0,-1 1 1 0 0,1-1 0 0 0,-1 1-1 0 0,0-1 1 0 0,1 1 0 0 0,-1 0 0 0 0,1-1-1 0 0,-1 1 1 0 0,0 0 0 0 0,0 0-1 0 0,1 0 1 0 0,-1 0 0 0 0,1 2 0 0 0,15 14-19 0 0,13 13 151 0 0,-28-29-141 0 0,-1 0 0 0 0,0 0 1 0 0,1 0-1 0 0,-1 0 0 0 0,1-1 0 0 0,-1 1 0 0 0,1-1 0 0 0,-1 1 0 0 0,1-1 0 0 0,0 1 0 0 0,-1-1 1 0 0,1 0-1 0 0,0 0 0 0 0,-1 0 0 0 0,1 0 0 0 0,-1 0 0 0 0,1 0 0 0 0,0 0 0 0 0,-1-1 0 0 0,1 1 0 0 0,-1 0 1 0 0,3-2-1 0 0,-3 1-14 0 0,0 1 1 0 0,0-1 0 0 0,0 0-1 0 0,0-1 1 0 0,0 1 0 0 0,0 0 0 0 0,0 0-1 0 0,0 0 1 0 0,-1 0 0 0 0,1-1-1 0 0,0 1 1 0 0,-1 0 0 0 0,1-1-1 0 0,-1 1 1 0 0,0 0 0 0 0,1-1 0 0 0,-1 1-1 0 0,0-3 1 0 0,4-35-1360 0 0,-3 23-729 0 0,3-10-754 0 0,-3 18 641 0 0</inkml:trace>
</inkml:ink>
</file>

<file path=word/ink/ink2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4:33.393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7 2508 1832 0 0,'1'6'7171'0'0,"-3"2"-3455"0"0,1-8-2492 0 0,1-15-1531 0 0,-1-104 1541 0 0,1-58 352 0 0,1 13-318 0 0,-3 99-890 0 0,0 37 2 0 0,3-49 1 0 0,3-23-289 0 0,1-15 18 0 0,6 13-24 0 0,-2-104 0 0 0,-2 55-45 0 0,-2 89-63 0 0,-6-97 1 0 0,-7-68-71 0 0,-3 3-2225 0 0,13 192 1630 0 0,5-35 0 0 0,1-1-247 0 0,-5 40 772 0 0,13-49 1 0 0,0-5-618 0 0,-3-50-3122 0 0,-7 91-3608 0 0,-5 37 5767 0 0</inkml:trace>
</inkml:ink>
</file>

<file path=word/ink/ink2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4:38.379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35 3497 2248 0 0,'-1'-1'572'0'0,"0"-1"0"0"0,-1 1 0 0 0,1 0-1 0 0,-1-1 1 0 0,1 1 0 0 0,-1 0-1 0 0,0 0 1 0 0,1 0 0 0 0,-1 0-1 0 0,0 0 1 0 0,0 0 0 0 0,1 1 0 0 0,-1-1-1 0 0,0 1 1 0 0,0-1 0 0 0,0 1-1 0 0,0 0 1 0 0,-2-1 0 0 0,8 4-469 0 0,1-1 1 0 0,-1 0 0 0 0,1-1-1 0 0,0 1 1 0 0,9 1-1 0 0,11-5-113 0 0,0 0 0 0 0,0-2 0 0 0,34-9 0 0 0,-42 8 0 0 0,0 0 1 0 0,-1 2 0 0 0,2 0-1 0 0,-1 1 1 0 0,0 1-1 0 0,0 0 1 0 0,1 2-1 0 0,-1 0 1 0 0,18 3 0 0 0,-27-2 16 0 0,1-1 1 0 0,-1 0 0 0 0,1-1 0 0 0,-1 0 0 0 0,1 0-1 0 0,0-1 1 0 0,-1 0 0 0 0,0 0 0 0 0,1-1 0 0 0,-1 0-1 0 0,9-4 1 0 0,14-2-1 0 0,-26 7-4 0 0,-1 0 0 0 0,1 1 1 0 0,0-1-1 0 0,0 1 0 0 0,0 0 1 0 0,0 1-1 0 0,0-1 1 0 0,-1 1-1 0 0,1 0 0 0 0,9 3 1 0 0,8 1 37 0 0,-11-4-22 0 0,-15-6 690 0 0,1 3-454 0 0,-3-10-292 0 0,1-1-1 0 0,0 1 1 0 0,1-1-1 0 0,0 0 1 0 0,1-1-1 0 0,1 1 1 0 0,-2-25-1 0 0,4 5-65 0 0,1 1 0 0 0,7-36 0 0 0,3-204-36 0 0,-14 208 283 0 0,-12-74 0 0 0,2 33-484 0 0,11 78-151 0 0,3-39 0 0 0,1 42 456 0 0,-2 0 0 0 0,-4-36 0 0 0,2 38-360 0 0,1 1 0 0 0,2-29 0 0 0,0 26 257 0 0,-3-39 1 0 0,1 44 293 0 0,1 17-122 0 0,1-1 0 0 0,-1 1 0 0 0,0 0 0 0 0,-1-1 0 0 0,1 1 0 0 0,0 0 0 0 0,0 0 1 0 0,-1-1-1 0 0,0 1 0 0 0,1 0 0 0 0,-1 0 0 0 0,0-1 0 0 0,0 1 0 0 0,0 0 0 0 0,0 0 0 0 0,-1 0 0 0 0,0-2 0 0 0,1 4-34 0 0,1 0 0 0 0,0 0 1 0 0,0 0-1 0 0,0 0 0 0 0,0-1 0 0 0,0 1 0 0 0,0 0 0 0 0,0 0 0 0 0,0 0 0 0 0,0-1 0 0 0,0 1 0 0 0,0 0 0 0 0,-1 0 0 0 0,1 0 1 0 0,0-1-1 0 0,0 1 0 0 0,0 0 0 0 0,1 0 0 0 0,-1 0 0 0 0,0-1 0 0 0,0 1 0 0 0,0 0 0 0 0,0 0 0 0 0,0 0 0 0 0,0 0 1 0 0,0-1-1 0 0,0 1 0 0 0,0 0 0 0 0,0 0 0 0 0,0 0 0 0 0,1-1 0 0 0,-1 1 0 0 0,0 0 0 0 0,0 0 0 0 0,0 0 0 0 0,0 0 0 0 0,0 0 1 0 0,1 0-1 0 0,-1-1 0 0 0,0 1 0 0 0,0 0 0 0 0,0 0 0 0 0,1 0 0 0 0,-1 0 0 0 0,0 0 0 0 0,0 0 0 0 0,0 0 0 0 0,1 0 1 0 0,-1 0-1 0 0,0 0 0 0 0,0 0 0 0 0,0 0 0 0 0,1 0 0 0 0,-1 0 0 0 0,0 0 0 0 0,0 0 0 0 0,0 0 0 0 0,1 0 0 0 0,-1 0 0 0 0,0 0 1 0 0,0 0-1 0 0,0 0 0 0 0,1 1 0 0 0,20-2 8 0 0,-13 1-7 0 0,47-7-38 0 0,0 2 0 0 0,55 3-1 0 0,34-2 35 0 0,116 2-71 0 0,-211 4 120 0 0,2-1-71 0 0,27 2-16 0 0,134-13 1 0 0,-69-6 138 0 0,128-21 45 0 0,40-2-173 0 0,-200 29 43 0 0,178-40 0 0 0,-272 47-8 0 0,0-1 0 0 0,0 2 0 0 0,1 0 0 0 0,33 2 0 0 0,69 14-58 0 0,-109-12 50 0 0,2 1 336 0 0,3 0 715 0 0,-16-3-1035 0 0,0 0 0 0 0,1 0 0 0 0,-1 0 0 0 0,0 0 0 0 0,0 0-1 0 0,1 0 1 0 0,-1 0 0 0 0,0-1 0 0 0,0 1 0 0 0,0 0 0 0 0,1 0 0 0 0,-1 0 0 0 0,0 0 0 0 0,0 0 0 0 0,0 0 0 0 0,1 0 0 0 0,-1 0 0 0 0,0 0 0 0 0,0-1 0 0 0,0 1 0 0 0,0 0 0 0 0,0 0 0 0 0,1 0-1 0 0,-1 0 1 0 0,0-1 0 0 0,0 1 0 0 0,0 0 0 0 0,0 0 0 0 0,0 0 0 0 0,0 0 0 0 0,0-1 0 0 0,0 1 0 0 0,1 0 0 0 0,-1 0 0 0 0,0-1 0 0 0,0 1 0 0 0,0 0 0 0 0,0 0 0 0 0,0 0 0 0 0,0-1-1 0 0,0 1 1 0 0,0 0 0 0 0,0 0 0 0 0,0 0 0 0 0,0-1 0 0 0,-1 1 0 0 0,1 0 0 0 0,-2-19 28 0 0,0 0-1 0 0,2 1 0 0 0,2-32 1 0 0,-2-28 80 0 0,-2 32-100 0 0,1 0 0 0 0,11-85 1 0 0,-6 80 2 0 0,-1-1 1 0 0,-5-55-1 0 0,-18-104-181 0 0,8 102-55 0 0,-3-228 181 0 0,14 275-80 0 0,-3 0-1 0 0,-18-89 0 0 0,-5-63-637 0 0,29 45-298 0 0,-2 154 991 0 0,1 12 44 0 0,-1 0-1 0 0,0 0 1 0 0,1 0-1 0 0,-2 0 0 0 0,1 0 1 0 0,0 0-1 0 0,0 0 1 0 0,-1 0-1 0 0,-1-6 1 0 0,-38 11 334 0 0,23-1-498 0 0,1 1 0 0 0,-1 1 0 0 0,-23 6 0 0 0,-8 3 205 0 0,-208 37-2226 0 0,249-47 2144 0 0,-1-1 0 0 0,1 0 0 0 0,-1-1 0 0 0,1 1 0 0 0,-1-2 0 0 0,0 1 0 0 0,1-1 0 0 0,-1 0 0 0 0,1 0 0 0 0,-1-1 0 0 0,1 0 0 0 0,0-1 0 0 0,-1 1 0 0 0,1-1 0 0 0,0-1 0 0 0,-8-4 0 0 0,13 7 56 0 0,0 0-1 0 0,-1 0 1 0 0,1 0-1 0 0,0 0 1 0 0,-1 1-1 0 0,1 0 1 0 0,-1-1-1 0 0,1 1 0 0 0,-1 0 1 0 0,1 0-1 0 0,-1 0 1 0 0,1 0-1 0 0,0 1 1 0 0,-5 0-1 0 0,-10 1 9 0 0,-21 4 686 0 0,37-6-671 0 0,1 1 0 0 0,-1-1 0 0 0,1 1 0 0 0,-1-1 0 0 0,1 1 0 0 0,-1-1 0 0 0,1 1 0 0 0,0-1 1 0 0,-1 1-1 0 0,1-1 0 0 0,0 1 0 0 0,0-1 0 0 0,-1 1 0 0 0,1-1 0 0 0,0 1 0 0 0,0 0 0 0 0,0-1 0 0 0,0 1 0 0 0,0-1 1 0 0,0 1-1 0 0,0 0 0 0 0,0-1 0 0 0,0 1 0 0 0,0 0 0 0 0,0-1 0 0 0,0 1 0 0 0,0-1 0 0 0,0 1 0 0 0,0 0 1 0 0,1-1-1 0 0,-1 1 0 0 0,7 32-63 0 0,-4-21 152 0 0,3 73-411 0 0,-6-80-980 0 0</inkml:trace>
  <inkml:trace contextRef="#ctx0" brushRef="#br0" timeOffset="1420.65">2256 121 1920 0 0,'5'-26'6616'0'0,"0"17"-5468"0"0,-2 17-664 0 0,-2 93 157 0 0,0-91-462 0 0,-3 4 2263 0 0,1-14-2407 0 0,0 0-1 0 0,1 0 1 0 0,-1 0-1 0 0,0-1 1 0 0,0 1 0 0 0,0 0-1 0 0,0 0 1 0 0,1-1-1 0 0,-1 1 1 0 0,0 0-1 0 0,0-1 1 0 0,1 1 0 0 0,-1-1-1 0 0,0 1 1 0 0,1-1-1 0 0,-1 1 1 0 0,0-1 0 0 0,1 1-1 0 0,-1-1 1 0 0,0-1-1 0 0,-2-1-58 0 0,0 0 0 0 0,0 0 0 0 0,0-1-1 0 0,0 1 1 0 0,1-1 0 0 0,-1 0-1 0 0,1 0 1 0 0,0 0 0 0 0,1 0 0 0 0,-1 0-1 0 0,1 0 1 0 0,-2-6 0 0 0,2 7-80 0 0,0-1 1 0 0,1 1 0 0 0,0 0-1 0 0,-1 0 1 0 0,1-1 0 0 0,0 1-1 0 0,0 0 1 0 0,1 0-1 0 0,-1-1 1 0 0,1 1 0 0 0,-1 0-1 0 0,1 0 1 0 0,0 0-1 0 0,1 0 1 0 0,-1 0 0 0 0,0 0-1 0 0,3-5 1 0 0,2 48-2195 0 0,-6-28 1939 0 0,2 44 829 0 0,-2-52-898 0 0,1 0-1 0 0,0-1 0 0 0,-1 1 0 0 0,1-1 0 0 0,0 1 0 0 0,0-1 0 0 0,1 0 1 0 0,-1 1-1 0 0,1-1 0 0 0,0 0 0 0 0,0 0 0 0 0,3 4 0 0 0,-3-5-830 0 0</inkml:trace>
</inkml:ink>
</file>

<file path=word/ink/ink2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4:57.776"/>
    </inkml:context>
    <inkml:brush xml:id="br0">
      <inkml:brushProperty name="width" value="0.05" units="cm"/>
      <inkml:brushProperty name="height" value="0.05" units="cm"/>
      <inkml:brushProperty name="color" value="#F6630D"/>
    </inkml:brush>
  </inkml:definitions>
  <inkml:trace contextRef="#ctx0" brushRef="#br0">643 195 432 0 0,'11'1'2511'0'0,"-7"9"-2770"0"0,-4-9 517 0 0,0 0 0 0 0,1 0 0 0 0,-1 0 0 0 0,1 0-1 0 0,-1 0 1 0 0,1 0 0 0 0,0 0 0 0 0,-1 0 0 0 0,1 0-1 0 0,0 0 1 0 0,0 0 0 0 0,0 0 0 0 0,0 0-1 0 0,0 0 1 0 0,0-1 0 0 0,1 2 0 0 0,-2-2-257 0 0,0 0-1 0 0,0 0 1 0 0,0 0 0 0 0,0 0-1 0 0,0 0 1 0 0,1 0 0 0 0,-1 0-1 0 0,0 0 1 0 0,0 0 0 0 0,0 0-1 0 0,0 0 1 0 0,0 0 0 0 0,0 0-1 0 0,0 0 1 0 0,1 0 0 0 0,-1 0-1 0 0,0 0 1 0 0,0 0 0 0 0,0 0-1 0 0,0 0 1 0 0,0 0 0 0 0,0-1-1 0 0,0 1 1 0 0,0 0 0 0 0,1 0-1 0 0,-1 0 1 0 0,0 0 0 0 0,0 0-1 0 0,0 0 1 0 0,0 0 0 0 0,0 0-1 0 0,0 0 1 0 0,0 0 0 0 0,0-1-1 0 0,0 1 1 0 0,0 0 0 0 0,0 0-1 0 0,0 0 1 0 0,0 0 0 0 0,0 0-1 0 0,0 0 1 0 0,0 0 0 0 0,0-1-1 0 0,0 1 1 0 0,0 0 0 0 0,0 0-1 0 0,0 0 1 0 0,0 0 0 0 0,0 0-1 0 0,0 0 1 0 0,0 0 0 0 0,0-1-1 0 0,0 1 1 0 0,0 0 0 0 0,0 0-1 0 0,0 0 1 0 0,0 0 0 0 0,0 0-1 0 0,0 0 1 0 0,0 0 0 0 0,-4-13 118 0 0,-1 3 678 0 0,5 10-765 0 0,0 0 0 0 0,0 0 1 0 0,0 0-1 0 0,0 0 0 0 0,0 0 1 0 0,0 0-1 0 0,0 0 1 0 0,0 1-1 0 0,0-1 0 0 0,0 0 1 0 0,0 0-1 0 0,1 0 0 0 0,-1 0 1 0 0,0 0-1 0 0,0 0 0 0 0,0 0 1 0 0,0 0-1 0 0,0 0 0 0 0,0 1 1 0 0,0-1-1 0 0,-1 0 0 0 0,1 0 1 0 0,0 0-1 0 0,0 0 0 0 0,0 0 1 0 0,0 0-1 0 0,0 0 1 0 0,0 0-1 0 0,0 0 0 0 0,0 1 1 0 0,0-1-1 0 0,0 0 0 0 0,0 0 1 0 0,0 0-1 0 0,0 0 0 0 0,0 0 1 0 0,0 0-1 0 0,0 0 0 0 0,0 0 1 0 0,-1 0-1 0 0,1 0 0 0 0,0 0 1 0 0,0 0-1 0 0,0 0 1 0 0,0 0-1 0 0,0 0 0 0 0,0 0 1 0 0,0 0-1 0 0,0 0 0 0 0,0 0 1 0 0,-1 0-1 0 0,1 0 0 0 0,0 0 1 0 0,0 0-1 0 0,0 0 0 0 0,0 0 1 0 0,0 0-1 0 0,0 0 0 0 0,0 0 1 0 0,0 0-1 0 0,-1 0 0 0 0,1 0 1 0 0,0 0-1 0 0,-2-73 1298 0 0,2-18-582 0 0,-2 66-418 0 0,0 16-106 0 0,-2 12-123 0 0,2-2 9 0 0,2 0-65 0 0,-1-1 0 0 0,0 1 0 0 0,0-1 0 0 0,0 0 0 0 0,0 1 0 0 0,0-1 0 0 0,1 0 1 0 0,-1 1-1 0 0,0-1 0 0 0,0 0 0 0 0,0 0 0 0 0,0 0 0 0 0,0 0 0 0 0,0 0 0 0 0,0 0 1 0 0,0 0-1 0 0,0 0 0 0 0,0 0 0 0 0,-2-1 0 0 0,-30 0 128 0 0,30 0-132 0 0,0 1-1 0 0,0-1 0 0 0,0 0 0 0 0,-1 1 1 0 0,1 0-1 0 0,0 0 0 0 0,0 0 0 0 0,0 0 1 0 0,0 0-1 0 0,0 0 0 0 0,0 1 0 0 0,-4 1 1 0 0,-41 14 160 0 0,16-5-56 0 0,-15 0-122 0 0,-49 4-1 0 0,84-14-48 0 0,1-1-1 0 0,-1-1 0 0 0,-19-2 1 0 0,21 2 41 0 0,-1-1 1 0 0,1 2-1 0 0,-1 0 1 0 0,1 0-1 0 0,-11 2 1 0 0,-31 3-41 0 0,42-5-9 0 0,1 0-1 0 0,0 1 0 0 0,0 0 1 0 0,0 1-1 0 0,0 0 1 0 0,0 0-1 0 0,0 1 0 0 0,-8 4 1 0 0,-2-2-223 0 0,-4 3-482 0 0,22-8 456 0 0,1 1 0 0 0,-1-1 0 0 0,1 1 1 0 0,-1-1-1 0 0,1 1 0 0 0,0 0 0 0 0,-1-1 0 0 0,1 1 1 0 0,0 0-1 0 0,-1-1 0 0 0,1 1 0 0 0,0 0 0 0 0,-1-1 1 0 0,1 1-1 0 0,0 0 0 0 0,0-1 0 0 0,0 1 0 0 0,0 0 1 0 0,0 1-1 0 0</inkml:trace>
</inkml:ink>
</file>

<file path=word/ink/ink3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5:01.620"/>
    </inkml:context>
    <inkml:brush xml:id="br0">
      <inkml:brushProperty name="width" value="0.05" units="cm"/>
      <inkml:brushProperty name="height" value="0.05" units="cm"/>
      <inkml:brushProperty name="color" value="#F6630D"/>
    </inkml:brush>
  </inkml:definitions>
  <inkml:trace contextRef="#ctx0" brushRef="#br0">18 13 1880 0 0,'-8'-12'2603'0'0,"4"20"43"0"0,1 23-160 0 0,1 56-2169 0 0,2 53-160 0 0,2-122-122 0 0,0-1 0 0 0,10 33 0 0 0,4 24 84 0 0,7 155 640 0 0,-21-197-661 0 0,-1 0 0 0 0,-2 0 0 0 0,-6 44 0 0 0,0 8 40 0 0,1-5 172 0 0,2-45-298 0 0,2 0-1 0 0,4 59 1 0 0,0-55 375 0 0,-2 0 1 0 0,-5 48 0 0 0,1-24-343 0 0,3-56-39 0 0,0 17 51 0 0,0 0 1 0 0,1 0-1 0 0,7 44 1 0 0,8 68 113 0 0,0-59-119 0 0,-4 20-479 0 0,-10-89 401 0 0,-1 0 0 0 0,1 0 0 0 0,-2 0 0 0 0,1-1 0 0 0,-2 10 0 0 0,0 17 79 0 0,6 12 118 0 0,-4-45-181 0 0,-1-13-1798 0 0,-1 0 1096 0 0,3 13 727 0 0,-1 0 0 0 0,0 0 0 0 0,0 0 1 0 0,0 0-1 0 0,0 0 0 0 0,0 0 0 0 0,0 0 0 0 0,0 0 0 0 0,0 0 0 0 0,0 0 0 0 0,0 0 0 0 0,0 0 0 0 0,1 0 1 0 0,-1 0-1 0 0,0 0 0 0 0,0 0 0 0 0,0 0 0 0 0,0 0 0 0 0,0 0 0 0 0,0 0 0 0 0,0 0 0 0 0,0 0 0 0 0,0 0 0 0 0,0 0 1 0 0,0 0-1 0 0,0 0 0 0 0,1 0 0 0 0,-1 0 0 0 0,0 0 0 0 0,0 0 0 0 0,0 0 0 0 0,0 0 0 0 0,0-1 0 0 0,0 1 1 0 0,0 0-1 0 0,0 0 0 0 0,0 0 0 0 0,0 0 0 0 0,0 0 0 0 0,0 0 0 0 0,0 0 0 0 0,0 0 0 0 0,0 0 0 0 0,0 0 1 0 0,0 0-1 0 0,0 0 0 0 0,0-1 0 0 0,0 1 0 0 0,0 0 0 0 0,0 0 0 0 0,0 0 0 0 0,0 0 0 0 0,0 0 0 0 0,0 0 0 0 0,0 0 1 0 0,0 0-1 0 0,0 0 0 0 0,0 0 0 0 0,0 0 0 0 0,0-1 0 0 0,0 1 0 0 0,1 0 24 0 0,0-1 0 0 0,0 1-1 0 0,-1 0 1 0 0,1-1 0 0 0,0 1-1 0 0,0 0 1 0 0,0 0 0 0 0,0 0-1 0 0,0 0 1 0 0,0 0 0 0 0,0 0-1 0 0,0 0 1 0 0,0 0 0 0 0,0 0-1 0 0,0 0 1 0 0,0 0 0 0 0,0 0-1 0 0,0 1 1 0 0,2 0 0 0 0,13 3-100 0 0,-15-4 55 0 0,1 0 1 0 0,-1 1 0 0 0,0-1-1 0 0,1 0 1 0 0,-1 1 0 0 0,1-1 0 0 0,-1 1-1 0 0,0-1 1 0 0,1 1 0 0 0,-1 0 0 0 0,0 0-1 0 0,1-1 1 0 0,-1 1 0 0 0,0 0 0 0 0,2 2-1 0 0,1 0-34 0 0,0 1 0 0 0,0 0-1 0 0,0 1 1 0 0,0-1-1 0 0,-1 1 1 0 0,1 0 0 0 0,-1-1-1 0 0,0 1 1 0 0,-1 1 0 0 0,1-1-1 0 0,-1 0 1 0 0,0 1-1 0 0,-1-1 1 0 0,1 1 0 0 0,-1-1-1 0 0,0 1 1 0 0,0 7-1 0 0,2-3-2039 0 0</inkml:trace>
  <inkml:trace contextRef="#ctx0" brushRef="#br0" timeOffset="875.08">148 2150 2593 0 0,'1'1'173'0'0,"-1"-1"0"0"0,1 0 0 0 0,0 1 0 0 0,-1-1 1 0 0,0 1-1 0 0,1-1 0 0 0,-1 0 0 0 0,1 1 0 0 0,-1-1 1 0 0,1 1-1 0 0,-1-1 0 0 0,0 1 0 0 0,0-1 0 0 0,1 1 1 0 0,-1 0-1 0 0,0-1 0 0 0,0 1 0 0 0,1-1 0 0 0,-1 1 1 0 0,0 0-1 0 0,0-1 0 0 0,0 1 0 0 0,0-1 1 0 0,0 1-1 0 0,0 0 0 0 0,0-1 0 0 0,0 1 0 0 0,0-1 1 0 0,0 1-1 0 0,-1 1 0 0 0,1 27 1896 0 0,-1-28-2054 0 0,1-1 0 0 0,0 1 0 0 0,-1 0-1 0 0,1 0 1 0 0,-1 0 0 0 0,1 0-1 0 0,-1-1 1 0 0,0 1 0 0 0,1 0-1 0 0,-1-1 1 0 0,0 1 0 0 0,1 0-1 0 0,-1-1 1 0 0,0 1 0 0 0,0-1 0 0 0,0 1-1 0 0,1-1 1 0 0,-1 1 0 0 0,0-1-1 0 0,0 0 1 0 0,0 1 0 0 0,0-1-1 0 0,0 0 1 0 0,0 0 0 0 0,0 0-1 0 0,0 0 1 0 0,0 0 0 0 0,0 0 0 0 0,0 0-1 0 0,-1 0 1 0 0,1 0-34 0 0,0 0-1 0 0,0 0 1 0 0,0 0 0 0 0,0 0 0 0 0,0 0-1 0 0,0 0 1 0 0,0 1 0 0 0,0-1 0 0 0,0 0-1 0 0,0 0 1 0 0,0 1 0 0 0,0-1 0 0 0,0 1-1 0 0,0-1 1 0 0,0 1 0 0 0,-1 0 0 0 0,-9 15-432 0 0,10-14 420 0 0,0 0 0 0 0,0 1 1 0 0,0-1-1 0 0,0 0 0 0 0,-1 0 1 0 0,1 0-1 0 0,-1 0 0 0 0,0 0 1 0 0,0 0-1 0 0,1-1 0 0 0,-1 1 1 0 0,0 0-1 0 0,0-1 0 0 0,0 0 1 0 0,-3 2-1 0 0,9-15-7011 0 0,-3 10 5146 0 0</inkml:trace>
  <inkml:trace contextRef="#ctx0" brushRef="#br0" timeOffset="1609.38">52 2225 3361 0 0,'2'17'4318'0'0,"6"12"-2489"0"0,1 7-1218 0 0,4 28 187 0 0,-8-46-773 0 0,-1-1 0 0 0,-1 1 0 0 0,1 26 0 0 0,-2 10 269 0 0,0-2-3747 0 0,-4-6-739 0 0</inkml:trace>
  <inkml:trace contextRef="#ctx0" brushRef="#br0" timeOffset="2844.08">95 2604 3833 0 0,'0'0'134'0'0,"-1"0"1"0"0,1 0-1 0 0,-1 1 0 0 0,1-1 1 0 0,-1 0-1 0 0,1 0 1 0 0,-1 0-1 0 0,1 0 0 0 0,0 1 1 0 0,-1-1-1 0 0,1 0 0 0 0,-1 0 1 0 0,1 1-1 0 0,0-1 1 0 0,-1 0-1 0 0,1 1 0 0 0,0-1 1 0 0,-1 1-1 0 0,1-1 0 0 0,0 0 1 0 0,-1 1-1 0 0,1-1 1 0 0,0 1-1 0 0,0-1 0 0 0,0 1 1 0 0,-1-1-1 0 0,1 1 1 0 0,12 2 2769 0 0,21-5-1497 0 0,-24 0-1313 0 0,-1 0 1 0 0,0 0 0 0 0,0-1 0 0 0,-1 0 0 0 0,1 0 0 0 0,13-9-1 0 0,-11 7-113 0 0,-7 3 32 0 0,1 1 1 0 0,0 0 0 0 0,0 0 0 0 0,0 0-1 0 0,0 0 1 0 0,-1 0 0 0 0,1 1-1 0 0,0 0 1 0 0,7 0 0 0 0,-7 1 8 0 0,0-1 1 0 0,1 0-1 0 0,-1-1 1 0 0,0 1 0 0 0,0-1-1 0 0,1 0 1 0 0,-1 0-1 0 0,0 0 1 0 0,6-3-1 0 0,-3 1-1 0 0,0 1-1 0 0,-1-1 1 0 0,1 1-1 0 0,0 1 1 0 0,0-1-1 0 0,0 1 1 0 0,1 1-1 0 0,-1-1 0 0 0,0 1 1 0 0,8 1-1 0 0,-6-1 16 0 0,0 0 0 0 0,1 0-1 0 0,-1-1 1 0 0,0 0 0 0 0,16-5-1 0 0,-17 5 1 0 0,-1 0-1 0 0,1 0 1 0 0,-1 1 0 0 0,1 0-1 0 0,-1 0 1 0 0,1 1 0 0 0,-1 0-1 0 0,1 0 1 0 0,-1 1 0 0 0,10 3-1 0 0,-14-5-37 0 0,-2 1 19 0 0,1-1 1 0 0,-1 1-1 0 0,0 0 1 0 0,1-1-1 0 0,-1 1 1 0 0,0 0 0 0 0,1 0-1 0 0,-1 0 1 0 0,0 0-1 0 0,0 0 1 0 0,2 2-1 0 0,-2-2-137 0 0,0 0-1 0 0,0 0 0 0 0,-1-1 1 0 0,1 1-1 0 0,0 0 0 0 0,0-1 1 0 0,0 1-1 0 0,0 0 0 0 0,0-1 0 0 0,-1 1 1 0 0,1-1-1 0 0,0 1 0 0 0,0-1 1 0 0,0 0-1 0 0,1 1 0 0 0,-1-1 1 0 0,0 0-1 0 0,0 0 0 0 0,0 0 0 0 0,0 0 1 0 0,0 0-1 0 0,0 0 0 0 0,0 0 1 0 0,0 0-1 0 0,0 0 0 0 0,0 0 1 0 0,2-1-1 0 0,-2 1-208 0 0,0-1 0 0 0,0 1 0 0 0,0 0 0 0 0,0 0 0 0 0,0 0 0 0 0,0 0 0 0 0,0-1-1 0 0,0 1 1 0 0,0 1 0 0 0,-1-1 0 0 0,1 0 0 0 0,0 0 0 0 0,0 0 0 0 0,0 0 0 0 0,0 1 0 0 0,0-1 0 0 0,0 0 0 0 0,0 1 0 0 0,-1-1 0 0 0,1 1 0 0 0,0-1 0 0 0,0 1 0 0 0,0-1 0 0 0,-1 1-1 0 0,1-1 1 0 0,0 2 0 0 0,2 1-1263 0 0</inkml:trace>
</inkml:ink>
</file>

<file path=word/ink/ink3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5:07.546"/>
    </inkml:context>
    <inkml:brush xml:id="br0">
      <inkml:brushProperty name="width" value="0.05" units="cm"/>
      <inkml:brushProperty name="height" value="0.05" units="cm"/>
      <inkml:brushProperty name="color" value="#F6630D"/>
    </inkml:brush>
  </inkml:definitions>
  <inkml:trace contextRef="#ctx0" brushRef="#br0">20 33 2473 0 0,'0'1'109'0'0,"0"-1"0"0"0,-1 1 0 0 0,1-1 0 0 0,0 1 0 0 0,0-1 0 0 0,-1 0 1 0 0,1 1-1 0 0,0-1 0 0 0,0 1 0 0 0,-1-1 0 0 0,1 0 0 0 0,-1 1 1 0 0,1-1-1 0 0,0 0 0 0 0,-1 0 0 0 0,1 1 0 0 0,-1-1 0 0 0,1 0 1 0 0,-1 0-1 0 0,1 0 0 0 0,-1 1 0 0 0,1-1 0 0 0,0 0 0 0 0,-1 0 0 0 0,1 0 1 0 0,-1 0-1 0 0,1 0 0 0 0,-1 0 0 0 0,1 0 0 0 0,-1 0 0 0 0,1 0 1 0 0,-1 0-1 0 0,1 0 0 0 0,-1 0 0 0 0,1 0 0 0 0,-1-1 0 0 0,1 1 0 0 0,-1 0 1 0 0,1 0-1 0 0,-1-1 0 0 0,1 1 0 0 0,0 0 0 0 0,-2-1 0 0 0,2 0-43 0 0,0 0 0 0 0,0 0 0 0 0,0 1 0 0 0,0-1 0 0 0,0 0 0 0 0,0 0 0 0 0,0 0 0 0 0,0 0 0 0 0,0 0 0 0 0,0 0-1 0 0,1 0 1 0 0,-1 1 0 0 0,0-1 0 0 0,1 0 0 0 0,-1 0 0 0 0,0 0 0 0 0,1 1 0 0 0,-1-1 0 0 0,1 0 0 0 0,-1 0 0 0 0,1 1 0 0 0,-1-1-1 0 0,1 0 1 0 0,0 0 0 0 0,0 1-54 0 0,-1 0 0 0 0,0 0-1 0 0,0 0 1 0 0,0 0 0 0 0,0 0-1 0 0,0 0 1 0 0,0 0 0 0 0,0 0-1 0 0,0 0 1 0 0,0 0 0 0 0,0 0-1 0 0,0 0 1 0 0,0 0 0 0 0,1 0-1 0 0,-1 0 1 0 0,0 0 0 0 0,0 0-1 0 0,0 0 1 0 0,0 0 0 0 0,0 0-1 0 0,0 0 1 0 0,0 1 0 0 0,0-1-1 0 0,0 0 1 0 0,0 0 0 0 0,0 0-1 0 0,0 0 1 0 0,0 0 0 0 0,0 0-1 0 0,0 0 1 0 0,1 0 0 0 0,-1 0-1 0 0,0 0 1 0 0,0 0 0 0 0,0 0-1 0 0,0 0 1 0 0,0 1 0 0 0,0-1-1 0 0,0 0 1 0 0,0 0 0 0 0,0 0-1 0 0,0 0 1 0 0,0 0 0 0 0,0 0-1 0 0,0 0 1 0 0,0 0 0 0 0,0 0-1 0 0,0 0 1 0 0,0 0 0 0 0,0 0-1 0 0,0 1 1 0 0,0-1 0 0 0,0 0 0 0 0,-1 0-1 0 0,1 0 1 0 0,0 0 0 0 0,0 0-1 0 0,0 0 1 0 0,0 0 0 0 0,0 0-1 0 0,0 0 1 0 0,0 0 0 0 0,0 0-1 0 0,0 0 1 0 0,0 0 0 0 0,0 0-1 0 0,0 0 1 0 0,0 0 0 0 0,0 1-1 0 0,10-2 119 0 0,9-3 241 0 0,6 2 104 0 0,-22 3-478 0 0,0-1 1 0 0,0 0-1 0 0,0 0 0 0 0,0-1 1 0 0,0 1-1 0 0,0 0 0 0 0,0-1 0 0 0,0 0 1 0 0,-1 0-1 0 0,5-1 0 0 0,-6 1-36 0 0,1 0-1 0 0,-1 0 0 0 0,0 0 1 0 0,1 0-1 0 0,-1 1 1 0 0,0-1-1 0 0,1 1 1 0 0,-1-1-1 0 0,1 1 0 0 0,-1-1 1 0 0,1 1-1 0 0,-1 0 1 0 0,1 0-1 0 0,-1 0 0 0 0,1 0 1 0 0,-1 0-1 0 0,1 0 1 0 0,-1 0-1 0 0,1 0 0 0 0,-1 1 1 0 0,1-1-1 0 0,-1 0 1 0 0,1 1-1 0 0,-1 0 0 0 0,1-1 1 0 0,-1 1-1 0 0,0 0 1 0 0,1 0-1 0 0,-1-1 0 0 0,2 3 1 0 0,6 2-2020 0 0,-9-4 1910 0 0,1-1 0 0 0,-1 0 0 0 0,0 0 0 0 0,1 0 0 0 0,-1 1 0 0 0,1-1-1 0 0,-1 0 1 0 0,1 0 0 0 0,-1 0 0 0 0,0 0 0 0 0,1 0 0 0 0,-1 0 0 0 0,1 0 0 0 0,-1 0-1 0 0,1 0 1 0 0,-1 0 0 0 0,0 0 0 0 0,1 0 0 0 0,-1-1 0 0 0,1 1 0 0 0,-1 0 0 0 0,0 0-1 0 0,1 0 1 0 0,-1 0 0 0 0,1-1 0 0 0,-1 1 0 0 0,0 0 0 0 0,1 0 0 0 0,-1-1 0 0 0,0 1 0 0 0,0 0-1 0 0,1-1 1 0 0,-1 1 0 0 0,0 0 0 0 0,0-1 0 0 0,1 1 0 0 0,-1-1 0 0 0,2-2-1441 0 0</inkml:trace>
</inkml:ink>
</file>

<file path=word/ink/ink3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4-05-11T17:25:11.813"/>
    </inkml:context>
    <inkml:brush xml:id="br0">
      <inkml:brushProperty name="width" value="0.05" units="cm"/>
      <inkml:brushProperty name="height" value="0.05" units="cm"/>
      <inkml:brushProperty name="color" value="#F6630D"/>
    </inkml:brush>
  </inkml:definitions>
  <inkml:trace contextRef="#ctx0" brushRef="#br0">13 0 2441 0 0,'-4'4'4561'0'0,"4"-4"-4489"0"0,-1 0-1 0 0,1 1 1 0 0,-1-1 0 0 0,1 0-1 0 0,-1 0 1 0 0,1 1 0 0 0,-1-1-1 0 0,1 0 1 0 0,-1 1 0 0 0,1-1-1 0 0,0 1 1 0 0,-1-1-1 0 0,1 1 1 0 0,0-1 0 0 0,-1 1-1 0 0,1-1 1 0 0,0 1 0 0 0,0-1-1 0 0,-1 1 1 0 0,1-1 0 0 0,0 1-1 0 0,0-1 1 0 0,0 1 0 0 0,0-1-1 0 0,0 1 1 0 0,0-1 0 0 0,0 1-1 0 0,0 0 1 0 0,0-1 0 0 0,0 1-1 0 0,0-1 1 0 0,0 1-1 0 0,0-1 1 0 0,0 1 0 0 0,0-1-1 0 0,0 1 1 0 0,1 0 0 0 0,2 7 25 0 0,-1 1 1 0 0,0-1-1 0 0,-1 0 1 0 0,0 1-1 0 0,0-1 0 0 0,0 1 1 0 0,-1-1-1 0 0,-2 17 1 0 0,1 20 128 0 0,5 2 334 0 0,-3 0 0 0 0,-4 49 0 0 0,5-48-308 0 0,-1-40-216 0 0,0-1 0 0 0,0 1 0 0 0,-1 0 0 0 0,0-1 0 0 0,-3 15 0 0 0,1-9-27 0 0,1 1 0 0 0,1-1-1 0 0,0 0 1 0 0,3 25 0 0 0,1 13-1 0 0,5 94 384 0 0,-7-133-385 0 0,9 119 272 0 0,-1-58 523 0 0,-1 9 336 0 0,27 229-1342 0 0,-15 102 223 0 0,-12-246-98 0 0,-5-83 71 0 0,-2-49 39 0 0,-2 54-1 0 0,-1-48-324 0 0,7 71-1 0 0,-3-79 244 0 0,5 40-709 0 0,-3-37-98 0 0,1 39 1 0 0,-14 39-4468 0 0,7-102 5354 0 0,0 0 0 0 0,-1 1 0 0 0,-7 19 0 0 0,9-29 86 0 0,-5 10 1599 0 0,3-11-813 0 0,1-9-510 0 0,1 7-391 0 0,1-1 0 0 0,-1 0 0 0 0,1 1 0 0 0,-1-1 0 0 0,1 1 0 0 0,0 0 0 0 0,-1-1 0 0 0,1 1 0 0 0,0-1 0 0 0,-1 1 0 0 0,1 0 0 0 0,0-1 0 0 0,0 1 0 0 0,-1 0 0 0 0,1 0 0 0 0,0 0 0 0 0,0 0 0 0 0,-1 0 0 0 0,1 0 0 0 0,0 0 0 0 0,0 0 0 0 0,0 0 0 0 0,-1 0 0 0 0,3 0 0 0 0,19 3 0 0 0,-21-3 17 0 0,0 0 1 0 0,0 0-1 0 0,0 1 1 0 0,0-1-1 0 0,1 0 1 0 0,-1 0-1 0 0,0 0 1 0 0,0 0-1 0 0,0 0 1 0 0,0 0 0 0 0,0-1-1 0 0,0 1 1 0 0,0 0-1 0 0,0 0 1 0 0,0-1-1 0 0,0 1 1 0 0,0-1-1 0 0,1 0 1 0 0,-1 0-1 0 0,0 1-1 0 0,0-1 1 0 0,0 1 0 0 0,0 0 0 0 0,0-1-1 0 0,-1 1 1 0 0,1 0 0 0 0,0-1-1 0 0,0 1 1 0 0,0 0 0 0 0,0 0 0 0 0,0 0-1 0 0,0 0 1 0 0,0 0 0 0 0,0 0-1 0 0,0 0 1 0 0,0 0 0 0 0,0 0 0 0 0,0 1-1 0 0,0-1 1 0 0,-1 0 0 0 0,1 1 0 0 0,0-1-1 0 0,0 0 1 0 0,1 2 0 0 0,-1-2-19 0 0,0 1 1 0 0,0-1-1 0 0,0 0 1 0 0,0 0 0 0 0,0 1-1 0 0,0-1 1 0 0,1 0-1 0 0,-1 0 1 0 0,0 0 0 0 0,0 0-1 0 0,0 0 1 0 0,0 0-1 0 0,0 0 1 0 0,0-1 0 0 0,0 1-1 0 0,0 0 1 0 0,0-1-1 0 0,0 1 1 0 0,0 0 0 0 0,0-1-1 0 0,0 1 1 0 0,0-1-1 0 0,0 0 1 0 0,0 1 0 0 0,0-1-1 0 0,-1 0 1 0 0,1 1-1 0 0,0-1 1 0 0,0 0 0 0 0,0-1-1 0 0,0 1 2 0 0,0-1 0 0 0,0 1-1 0 0,0 0 1 0 0,1 0-1 0 0,-1 0 1 0 0,0 0 0 0 0,0 1-1 0 0,1-1 1 0 0,-1 0 0 0 0,1 0-1 0 0,-1 1 1 0 0,0-1-1 0 0,1 1 1 0 0,-1-1 0 0 0,1 1-1 0 0,-1 0 1 0 0,1 0 0 0 0,-1-1-1 0 0,1 1 1 0 0,0 0-1 0 0,-1 0 1 0 0,3 1 0 0 0,15-3-235 0 0,-18 2 386 0 0,0 0 0 0 0,0-1 0 0 0,0 1-1 0 0,0 0 1 0 0,0 0 0 0 0,0 0 0 0 0,0-1-1 0 0,0 1 1 0 0,0 0 0 0 0,0 0 0 0 0,0 0-1 0 0,-1 1 1 0 0,1-1 0 0 0,0 0 0 0 0,0 0-1 0 0,0 0 1 0 0,1 1 0 0 0,0 4 1168 0 0,0-1-2908 0 0</inkml:trace>
</inkml:ink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e06be59083e541b2b307efcdd1c93fd9 xmlns="091ee7c9-1c76-4122-89f4-4edd565c2561">
      <Terms xmlns="http://schemas.microsoft.com/office/infopath/2007/PartnerControls">
        <TermInfo xmlns="http://schemas.microsoft.com/office/infopath/2007/PartnerControls">
          <TermName xmlns="http://schemas.microsoft.com/office/infopath/2007/PartnerControls">Dokument</TermName>
          <TermId xmlns="http://schemas.microsoft.com/office/infopath/2007/PartnerControls">08ea029f-91ac-4794-b57d-a41510e63947</TermId>
        </TermInfo>
      </Terms>
    </e06be59083e541b2b307efcdd1c93fd9>
    <e1fecb3ea9bb46a3b3d9606b9c220a68 xmlns="091ee7c9-1c76-4122-89f4-4edd565c2561">
      <Terms xmlns="http://schemas.microsoft.com/office/infopath/2007/PartnerControls"/>
    </e1fecb3ea9bb46a3b3d9606b9c220a68>
    <d5f666c6ef66426f8f7c8771359049f2 xmlns="091ee7c9-1c76-4122-89f4-4edd565c2561">
      <Terms xmlns="http://schemas.microsoft.com/office/infopath/2007/PartnerControls"/>
    </d5f666c6ef66426f8f7c8771359049f2>
    <mb_gueltig_bis xmlns="091ee7c9-1c76-4122-89f4-4edd565c2561" xsi:nil="true"/>
    <TaxCatchAll xmlns="091ee7c9-1c76-4122-89f4-4edd565c2561">
      <Value>5</Value>
      <Value>4</Value>
      <Value>3</Value>
      <Value>2</Value>
    </TaxCatchAll>
    <jac9ee2dec3f4f93bde2b253fadcfe7e xmlns="091ee7c9-1c76-4122-89f4-4edd565c2561">
      <Terms xmlns="http://schemas.microsoft.com/office/infopath/2007/PartnerControls">
        <TermInfo xmlns="http://schemas.microsoft.com/office/infopath/2007/PartnerControls">
          <TermName xmlns="http://schemas.microsoft.com/office/infopath/2007/PartnerControls">LEA Berufsschule</TermName>
          <TermId xmlns="http://schemas.microsoft.com/office/infopath/2007/PartnerControls">2bf63aa6-8fba-40af-996d-9d0b558035f7</TermId>
        </TermInfo>
      </Terms>
    </jac9ee2dec3f4f93bde2b253fadcfe7e>
    <cef3f0cd12f1499fbca28207a421cffc xmlns="091ee7c9-1c76-4122-89f4-4edd565c2561">
      <Terms xmlns="http://schemas.microsoft.com/office/infopath/2007/PartnerControls"/>
    </cef3f0cd12f1499fbca28207a421cffc>
    <mb_gueltig_ab xmlns="091ee7c9-1c76-4122-89f4-4edd565c2561" xsi:nil="true"/>
    <mb_DSGVO xmlns="091ee7c9-1c76-4122-89f4-4edd565c2561" xsi:nil="true"/>
    <a61d61dc416146749313f1bbf338c08f xmlns="091ee7c9-1c76-4122-89f4-4edd565c2561">
      <Terms xmlns="http://schemas.microsoft.com/office/infopath/2007/PartnerControls"/>
    </a61d61dc416146749313f1bbf338c08f>
    <l83c6961f1074ca6b329bbc271a0f8a3 xmlns="091ee7c9-1c76-4122-89f4-4edd565c2561">
      <Terms xmlns="http://schemas.microsoft.com/office/infopath/2007/PartnerControls">
        <TermInfo xmlns="http://schemas.microsoft.com/office/infopath/2007/PartnerControls">
          <TermName xmlns="http://schemas.microsoft.com/office/infopath/2007/PartnerControls">LEA Hessen</TermName>
          <TermId xmlns="http://schemas.microsoft.com/office/infopath/2007/PartnerControls">e90a16c3-1586-415d-83ee-7dff08651c44</TermId>
        </TermInfo>
      </Terms>
    </l83c6961f1074ca6b329bbc271a0f8a3>
    <mb_Vertragsnummer xmlns="091ee7c9-1c76-4122-89f4-4edd565c2561" xsi:nil="true"/>
    <efa8629d3b814e6cba1f179a0a857a80 xmlns="091ee7c9-1c76-4122-89f4-4edd565c2561">
      <Terms xmlns="http://schemas.microsoft.com/office/infopath/2007/PartnerControls">
        <TermInfo xmlns="http://schemas.microsoft.com/office/infopath/2007/PartnerControls">
          <TermName xmlns="http://schemas.microsoft.com/office/infopath/2007/PartnerControls">Akquise Kunden</TermName>
          <TermId xmlns="http://schemas.microsoft.com/office/infopath/2007/PartnerControls">bb52dbfc-d6d2-4d1c-b7f2-acaefd1683b1</TermId>
        </TermInfo>
      </Terms>
    </efa8629d3b814e6cba1f179a0a857a80>
  </documentManagement>
</p:properties>
</file>

<file path=customXml/item3.xml><?xml version="1.0" encoding="utf-8"?>
<?mso-contentType ?>
<SharedContentType xmlns="Microsoft.SharePoint.Taxonomy.ContentTypeSync" SourceId="b834ae43-f8a4-478a-9376-00b66dd8cb90" ContentTypeId="0x01010035741A8430F2C04BA69CAC3E1A57755601" PreviousValue="false" LastSyncTimeStamp="2023-01-23T15:02:39.023Z"/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mb_Projektdokument" ma:contentTypeID="0x01010035741A8430F2C04BA69CAC3E1A5775560100A0B5569DE73B724B9C1AEA4FCB84DF70" ma:contentTypeVersion="2" ma:contentTypeDescription="" ma:contentTypeScope="" ma:versionID="b6095d32161c5267cf5f9c22b14310b6">
  <xsd:schema xmlns:xsd="http://www.w3.org/2001/XMLSchema" xmlns:xs="http://www.w3.org/2001/XMLSchema" xmlns:p="http://schemas.microsoft.com/office/2006/metadata/properties" xmlns:ns2="091ee7c9-1c76-4122-89f4-4edd565c2561" targetNamespace="http://schemas.microsoft.com/office/2006/metadata/properties" ma:root="true" ma:fieldsID="c659b9be83f26e8551cad62ccd31a877" ns2:_="">
    <xsd:import namespace="091ee7c9-1c76-4122-89f4-4edd565c2561"/>
    <xsd:element name="properties">
      <xsd:complexType>
        <xsd:sequence>
          <xsd:element name="documentManagement">
            <xsd:complexType>
              <xsd:all>
                <xsd:element ref="ns2:jac9ee2dec3f4f93bde2b253fadcfe7e" minOccurs="0"/>
                <xsd:element ref="ns2:TaxCatchAll" minOccurs="0"/>
                <xsd:element ref="ns2:TaxCatchAllLabel" minOccurs="0"/>
                <xsd:element ref="ns2:efa8629d3b814e6cba1f179a0a857a80" minOccurs="0"/>
                <xsd:element ref="ns2:e06be59083e541b2b307efcdd1c93fd9" minOccurs="0"/>
                <xsd:element ref="ns2:cef3f0cd12f1499fbca28207a421cffc" minOccurs="0"/>
                <xsd:element ref="ns2:mb_gueltig_ab" minOccurs="0"/>
                <xsd:element ref="ns2:mb_gueltig_bis" minOccurs="0"/>
                <xsd:element ref="ns2:e1fecb3ea9bb46a3b3d9606b9c220a68" minOccurs="0"/>
                <xsd:element ref="ns2:mb_DSGVO" minOccurs="0"/>
                <xsd:element ref="ns2:l83c6961f1074ca6b329bbc271a0f8a3" minOccurs="0"/>
                <xsd:element ref="ns2:a61d61dc416146749313f1bbf338c08f" minOccurs="0"/>
                <xsd:element ref="ns2:d5f666c6ef66426f8f7c8771359049f2" minOccurs="0"/>
                <xsd:element ref="ns2:mb_Vertragsnumme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1ee7c9-1c76-4122-89f4-4edd565c2561" elementFormDefault="qualified">
    <xsd:import namespace="http://schemas.microsoft.com/office/2006/documentManagement/types"/>
    <xsd:import namespace="http://schemas.microsoft.com/office/infopath/2007/PartnerControls"/>
    <xsd:element name="jac9ee2dec3f4f93bde2b253fadcfe7e" ma:index="8" nillable="true" ma:taxonomy="true" ma:internalName="jac9ee2dec3f4f93bde2b253fadcfe7e" ma:taxonomyFieldName="mb_Projekt" ma:displayName="Projekt" ma:default="" ma:fieldId="{3ac9ee2d-ec3f-4f93-bde2-b253fadcfe7e}" ma:sspId="b834ae43-f8a4-478a-9376-00b66dd8cb90" ma:termSetId="fdf74ec6-3b66-4f83-8948-9f4bc1fbe8e7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9" nillable="true" ma:displayName="Taxonomy Catch All Column" ma:hidden="true" ma:list="{b90e3462-4336-46da-80a9-f44c62a0a130}" ma:internalName="TaxCatchAll" ma:showField="CatchAllData" ma:web="2b5271ba-2ee8-425e-a229-73ac006472d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y Catch All Column1" ma:hidden="true" ma:list="{b90e3462-4336-46da-80a9-f44c62a0a130}" ma:internalName="TaxCatchAllLabel" ma:readOnly="true" ma:showField="CatchAllDataLabel" ma:web="2b5271ba-2ee8-425e-a229-73ac006472d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efa8629d3b814e6cba1f179a0a857a80" ma:index="12" nillable="true" ma:taxonomy="true" ma:internalName="efa8629d3b814e6cba1f179a0a857a80" ma:taxonomyFieldName="mb_Organisationsbereich" ma:displayName="Organisationsbereich" ma:readOnly="false" ma:default="" ma:fieldId="{efa8629d-3b81-4e6c-ba1f-179a0a857a80}" ma:sspId="b834ae43-f8a4-478a-9376-00b66dd8cb90" ma:termSetId="b25e4f06-d9d1-4095-a2ee-67f1282f38d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e06be59083e541b2b307efcdd1c93fd9" ma:index="14" nillable="true" ma:taxonomy="true" ma:internalName="e06be59083e541b2b307efcdd1c93fd9" ma:taxonomyFieldName="mb_Informationsart" ma:displayName="Informationsart" ma:default="" ma:fieldId="{e06be590-83e5-41b2-b307-efcdd1c93fd9}" ma:sspId="b834ae43-f8a4-478a-9376-00b66dd8cb90" ma:termSetId="8a5a8448-dd02-4028-a12c-d90a51391b0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cef3f0cd12f1499fbca28207a421cffc" ma:index="16" nillable="true" ma:taxonomy="true" ma:internalName="cef3f0cd12f1499fbca28207a421cffc" ma:taxonomyFieldName="mb_Zielgruppe" ma:displayName="Zielgruppe" ma:default="" ma:fieldId="{cef3f0cd-12f1-499f-bca2-8207a421cffc}" ma:sspId="b834ae43-f8a4-478a-9376-00b66dd8cb90" ma:termSetId="c76a032c-bc59-4c4c-a9ce-63f5cad8c947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b_gueltig_ab" ma:index="18" nillable="true" ma:displayName="gültig ab" ma:format="DateOnly" ma:internalName="mb_gueltig_ab" ma:readOnly="false">
      <xsd:simpleType>
        <xsd:restriction base="dms:DateTime"/>
      </xsd:simpleType>
    </xsd:element>
    <xsd:element name="mb_gueltig_bis" ma:index="19" nillable="true" ma:displayName="gültig bis" ma:format="DateOnly" ma:internalName="mb_gueltig_bis" ma:readOnly="false">
      <xsd:simpleType>
        <xsd:restriction base="dms:DateTime"/>
      </xsd:simpleType>
    </xsd:element>
    <xsd:element name="e1fecb3ea9bb46a3b3d9606b9c220a68" ma:index="20" nillable="true" ma:taxonomy="true" ma:internalName="e1fecb3ea9bb46a3b3d9606b9c220a68" ma:taxonomyFieldName="mb_Dokumentenart" ma:displayName="Dokumentenart" ma:default="" ma:fieldId="{e1fecb3e-a9bb-46a3-b3d9-606b9c220a68}" ma:sspId="b834ae43-f8a4-478a-9376-00b66dd8cb90" ma:termSetId="817aadd5-8675-4780-a1a7-db0e5869faf3" ma:anchorId="00000000-0000-0000-0000-000000000000" ma:open="true" ma:isKeyword="false">
      <xsd:complexType>
        <xsd:sequence>
          <xsd:element ref="pc:Terms" minOccurs="0" maxOccurs="1"/>
        </xsd:sequence>
      </xsd:complexType>
    </xsd:element>
    <xsd:element name="mb_DSGVO" ma:index="22" nillable="true" ma:displayName="DSGVO-relevant" ma:format="Dropdown" ma:internalName="mb_DSGVO">
      <xsd:simpleType>
        <xsd:restriction base="dms:Choice">
          <xsd:enumeration value="ja"/>
          <xsd:enumeration value="nein"/>
          <xsd:enumeration value="weiß ich nicht"/>
        </xsd:restriction>
      </xsd:simpleType>
    </xsd:element>
    <xsd:element name="l83c6961f1074ca6b329bbc271a0f8a3" ma:index="23" nillable="true" ma:taxonomy="true" ma:internalName="l83c6961f1074ca6b329bbc271a0f8a3" ma:taxonomyFieldName="mb_Kunde" ma:displayName="Kunde" ma:default="" ma:fieldId="{583c6961-f107-4ca6-b329-bbc271a0f8a3}" ma:sspId="b834ae43-f8a4-478a-9376-00b66dd8cb90" ma:termSetId="07ac4a29-fd29-425d-9ac6-522c33d87a12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a61d61dc416146749313f1bbf338c08f" ma:index="25" nillable="true" ma:taxonomy="true" ma:internalName="a61d61dc416146749313f1bbf338c08f" ma:taxonomyFieldName="mb_Thema" ma:displayName="Thema" ma:default="" ma:fieldId="{a61d61dc-4161-4674-9313-f1bbf338c08f}" ma:sspId="b834ae43-f8a4-478a-9376-00b66dd8cb90" ma:termSetId="1f8cf039-9ab4-4306-9427-5853c72afcd8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d5f666c6ef66426f8f7c8771359049f2" ma:index="27" nillable="true" ma:taxonomy="true" ma:internalName="d5f666c6ef66426f8f7c8771359049f2" ma:taxonomyFieldName="mb_Unternehmensbereich" ma:displayName="Unternehmensbereich" ma:readOnly="false" ma:default="1;#Medienbildung|d5b6dde1-31fe-4b08-9ef7-48d6e29f3b2e" ma:fieldId="{d5f666c6-ef66-426f-8f7c-8771359049f2}" ma:sspId="b834ae43-f8a4-478a-9376-00b66dd8cb90" ma:termSetId="42516089-7580-4044-8243-6a082885b84c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b_Vertragsnummer" ma:index="29" nillable="true" ma:displayName="Vertragsnummer" ma:format="Dropdown" ma:internalName="mb_Vertragsnummer">
      <xsd:simpleType>
        <xsd:restriction base="dms:Choice">
          <xsd:enumeration value="21.2"/>
          <xsd:enumeration value="21.1"/>
          <xsd:enumeration value="20.2"/>
          <xsd:enumeration value="20.1"/>
          <xsd:enumeration value="19.2"/>
          <xsd:enumeration value="19.1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66175E3-5A14-42C8-BBBB-D2D53508FCE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0A98CA7-154A-40B2-A4F9-28DC9FF5EACA}">
  <ds:schemaRefs>
    <ds:schemaRef ds:uri="http://schemas.microsoft.com/office/2006/metadata/properties"/>
    <ds:schemaRef ds:uri="http://schemas.microsoft.com/office/infopath/2007/PartnerControls"/>
    <ds:schemaRef ds:uri="091ee7c9-1c76-4122-89f4-4edd565c2561"/>
  </ds:schemaRefs>
</ds:datastoreItem>
</file>

<file path=customXml/itemProps3.xml><?xml version="1.0" encoding="utf-8"?>
<ds:datastoreItem xmlns:ds="http://schemas.openxmlformats.org/officeDocument/2006/customXml" ds:itemID="{EBD11BDC-C73E-43ED-851F-E4DED357DEEA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CA142553-B936-4772-ADF7-CD42F52EB0D2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3A099492-2CD8-4C2C-B53C-60CE4E9DBAD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91ee7c9-1c76-4122-89f4-4edd565c256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Vorlage Word medienblau intern.dotx</Template>
  <TotalTime>0</TotalTime>
  <Pages>1</Pages>
  <Words>37</Words>
  <Characters>269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Karen Schönherr</dc:creator>
  <cp:keywords/>
  <dc:description/>
  <cp:lastModifiedBy>Karen Schönherr - medienblau</cp:lastModifiedBy>
  <cp:revision>5</cp:revision>
  <cp:lastPrinted>2024-01-16T13:25:00Z</cp:lastPrinted>
  <dcterms:created xsi:type="dcterms:W3CDTF">2024-06-11T16:06:00Z</dcterms:created>
  <dcterms:modified xsi:type="dcterms:W3CDTF">2024-06-24T09:02:00Z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0x01010035741A8430F2C04BA69CAC3E1A577556010049040CA71FEECB4B82455E4C3974F5E3</vt:lpwstr>
  </property>
  <property fmtid="{D5CDD505-2E9C-101B-9397-08002B2CF9AE}" pid="3" name="Order">
    <vt:r8>50800</vt:r8>
  </property>
  <property fmtid="{D5CDD505-2E9C-101B-9397-08002B2CF9AE}" pid="4" name="mb_Unternehmensbereich">
    <vt:lpwstr/>
  </property>
  <property fmtid="{D5CDD505-2E9C-101B-9397-08002B2CF9AE}" pid="5" name="mb_Kunde">
    <vt:lpwstr>2;#LEA Hessen|e90a16c3-1586-415d-83ee-7dff08651c44</vt:lpwstr>
  </property>
  <property fmtid="{D5CDD505-2E9C-101B-9397-08002B2CF9AE}" pid="6" name="mb_Organisationsbereich">
    <vt:lpwstr>5;#Akquise Kunden|bb52dbfc-d6d2-4d1c-b7f2-acaefd1683b1</vt:lpwstr>
  </property>
  <property fmtid="{D5CDD505-2E9C-101B-9397-08002B2CF9AE}" pid="7" name="MediaServiceImageTags">
    <vt:lpwstr/>
  </property>
  <property fmtid="{D5CDD505-2E9C-101B-9397-08002B2CF9AE}" pid="8" name="mb_Dokumentenart">
    <vt:lpwstr/>
  </property>
  <property fmtid="{D5CDD505-2E9C-101B-9397-08002B2CF9AE}" pid="9" name="mb_Projekt">
    <vt:lpwstr>3;#LEA Berufsschule|2bf63aa6-8fba-40af-996d-9d0b558035f7</vt:lpwstr>
  </property>
  <property fmtid="{D5CDD505-2E9C-101B-9397-08002B2CF9AE}" pid="10" name="mb_Thema">
    <vt:lpwstr/>
  </property>
  <property fmtid="{D5CDD505-2E9C-101B-9397-08002B2CF9AE}" pid="11" name="lcf76f155ced4ddcb4097134ff3c332f">
    <vt:lpwstr/>
  </property>
  <property fmtid="{D5CDD505-2E9C-101B-9397-08002B2CF9AE}" pid="12" name="mb_Informationsart">
    <vt:lpwstr>4;#Dokument|08ea029f-91ac-4794-b57d-a41510e63947</vt:lpwstr>
  </property>
  <property fmtid="{D5CDD505-2E9C-101B-9397-08002B2CF9AE}" pid="13" name="mb_Zielgruppe">
    <vt:lpwstr/>
  </property>
  <property fmtid="{D5CDD505-2E9C-101B-9397-08002B2CF9AE}" pid="14" name="xd_ProgID">
    <vt:lpwstr/>
  </property>
  <property fmtid="{D5CDD505-2E9C-101B-9397-08002B2CF9AE}" pid="15" name="ComplianceAssetId">
    <vt:lpwstr/>
  </property>
  <property fmtid="{D5CDD505-2E9C-101B-9397-08002B2CF9AE}" pid="16" name="TemplateUrl">
    <vt:lpwstr/>
  </property>
  <property fmtid="{D5CDD505-2E9C-101B-9397-08002B2CF9AE}" pid="17" name="_ExtendedDescription">
    <vt:lpwstr/>
  </property>
  <property fmtid="{D5CDD505-2E9C-101B-9397-08002B2CF9AE}" pid="18" name="TriggerFlowInfo">
    <vt:lpwstr/>
  </property>
  <property fmtid="{D5CDD505-2E9C-101B-9397-08002B2CF9AE}" pid="19" name="xd_Signature">
    <vt:bool>false</vt:bool>
  </property>
</Properties>
</file>